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1"/>
        <w:gridCol w:w="6274"/>
      </w:tblGrid>
      <w:tr w:rsidR="00DE2DAA" w14:paraId="4E4919CA" w14:textId="77777777" w:rsidTr="00A42EFA">
        <w:trPr>
          <w:cantSplit/>
          <w:trHeight w:val="279"/>
        </w:trPr>
        <w:tc>
          <w:tcPr>
            <w:tcW w:w="3261" w:type="dxa"/>
            <w:vMerge w:val="restart"/>
          </w:tcPr>
          <w:p w14:paraId="4E4919BF" w14:textId="77777777" w:rsidR="00DE2DAA" w:rsidRDefault="00DE2DAA" w:rsidP="00484F40">
            <w:pPr>
              <w:pStyle w:val="Topptekst"/>
              <w:jc w:val="center"/>
              <w:rPr>
                <w:noProof/>
                <w:sz w:val="24"/>
              </w:rPr>
            </w:pPr>
            <w:r>
              <w:rPr>
                <w:noProof/>
                <w:lang w:val="nb-NO"/>
              </w:rPr>
              <w:drawing>
                <wp:inline distT="0" distB="0" distL="0" distR="0" wp14:anchorId="4E491C9C" wp14:editId="4E491C9D">
                  <wp:extent cx="609600" cy="1057275"/>
                  <wp:effectExtent l="0" t="0" r="0"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1057275"/>
                          </a:xfrm>
                          <a:prstGeom prst="rect">
                            <a:avLst/>
                          </a:prstGeom>
                          <a:noFill/>
                          <a:ln>
                            <a:noFill/>
                          </a:ln>
                        </pic:spPr>
                      </pic:pic>
                    </a:graphicData>
                  </a:graphic>
                </wp:inline>
              </w:drawing>
            </w:r>
          </w:p>
        </w:tc>
        <w:tc>
          <w:tcPr>
            <w:tcW w:w="6274" w:type="dxa"/>
            <w:vMerge w:val="restart"/>
          </w:tcPr>
          <w:p w14:paraId="4E4919C0" w14:textId="77777777" w:rsidR="00DE2DAA" w:rsidRDefault="00DE2DAA" w:rsidP="00AE111D">
            <w:pPr>
              <w:pStyle w:val="Topptekst"/>
              <w:ind w:left="360"/>
              <w:jc w:val="center"/>
              <w:rPr>
                <w:noProof/>
                <w:sz w:val="24"/>
              </w:rPr>
            </w:pPr>
          </w:p>
          <w:p w14:paraId="4E4919C1" w14:textId="77777777" w:rsidR="00193B71" w:rsidRPr="003107BD" w:rsidRDefault="00DE2DAA" w:rsidP="002D0BCE">
            <w:pPr>
              <w:pStyle w:val="Topptekst"/>
              <w:ind w:left="360"/>
              <w:jc w:val="center"/>
              <w:rPr>
                <w:rFonts w:ascii="Times New Roman" w:hAnsi="Times New Roman"/>
                <w:noProof/>
                <w:sz w:val="24"/>
                <w:lang w:val="da-DK"/>
              </w:rPr>
            </w:pPr>
            <w:r w:rsidRPr="003107BD">
              <w:rPr>
                <w:rFonts w:ascii="Times New Roman" w:hAnsi="Times New Roman"/>
                <w:noProof/>
                <w:sz w:val="24"/>
                <w:lang w:val="da-DK"/>
              </w:rPr>
              <w:t>NORWEGIAN DEFENCE MATERIEL AGENCY</w:t>
            </w:r>
          </w:p>
          <w:p w14:paraId="4E4919C2" w14:textId="77777777" w:rsidR="002D0BCE" w:rsidRDefault="002D0BCE" w:rsidP="00AE111D">
            <w:pPr>
              <w:pStyle w:val="Topptekst"/>
              <w:ind w:left="360"/>
              <w:jc w:val="center"/>
              <w:rPr>
                <w:rFonts w:ascii="Times New Roman" w:hAnsi="Times New Roman"/>
                <w:noProof/>
                <w:sz w:val="24"/>
                <w:szCs w:val="24"/>
                <w:lang w:val="da-DK"/>
              </w:rPr>
            </w:pPr>
          </w:p>
          <w:p w14:paraId="4E4919C3" w14:textId="77777777" w:rsidR="00193B71" w:rsidRPr="003107BD" w:rsidRDefault="00193B71" w:rsidP="00AE111D">
            <w:pPr>
              <w:pStyle w:val="Topptekst"/>
              <w:ind w:left="360"/>
              <w:jc w:val="center"/>
              <w:rPr>
                <w:rFonts w:ascii="Times New Roman" w:hAnsi="Times New Roman"/>
                <w:noProof/>
                <w:sz w:val="24"/>
                <w:szCs w:val="24"/>
                <w:lang w:val="da-DK"/>
              </w:rPr>
            </w:pPr>
            <w:r w:rsidRPr="003107BD">
              <w:rPr>
                <w:rFonts w:ascii="Times New Roman" w:hAnsi="Times New Roman"/>
                <w:noProof/>
                <w:sz w:val="24"/>
                <w:szCs w:val="24"/>
                <w:lang w:val="da-DK"/>
              </w:rPr>
              <w:t>ANNEX</w:t>
            </w:r>
            <w:r w:rsidR="00B24F26" w:rsidRPr="003107BD">
              <w:rPr>
                <w:rFonts w:ascii="Times New Roman" w:hAnsi="Times New Roman"/>
                <w:noProof/>
                <w:sz w:val="24"/>
                <w:szCs w:val="24"/>
                <w:lang w:val="da-DK"/>
              </w:rPr>
              <w:t xml:space="preserve"> D</w:t>
            </w:r>
          </w:p>
          <w:p w14:paraId="4E4919C4" w14:textId="77777777" w:rsidR="00193B71" w:rsidRPr="003107BD" w:rsidRDefault="00193B71" w:rsidP="00AE111D">
            <w:pPr>
              <w:pStyle w:val="Topptekst"/>
              <w:ind w:left="360"/>
              <w:jc w:val="center"/>
              <w:rPr>
                <w:rFonts w:ascii="Times New Roman" w:hAnsi="Times New Roman"/>
                <w:noProof/>
                <w:sz w:val="24"/>
                <w:szCs w:val="24"/>
                <w:lang w:val="da-DK"/>
              </w:rPr>
            </w:pPr>
          </w:p>
          <w:p w14:paraId="4E4919C5" w14:textId="77777777" w:rsidR="000169BE" w:rsidRDefault="004B29BB" w:rsidP="00AE111D">
            <w:pPr>
              <w:pStyle w:val="Topptekst"/>
              <w:ind w:left="360"/>
              <w:jc w:val="center"/>
              <w:rPr>
                <w:rFonts w:ascii="Times New Roman" w:hAnsi="Times New Roman"/>
                <w:noProof/>
                <w:sz w:val="24"/>
                <w:szCs w:val="24"/>
                <w:lang w:val="da-DK"/>
              </w:rPr>
            </w:pPr>
            <w:r>
              <w:rPr>
                <w:rFonts w:ascii="Times New Roman" w:hAnsi="Times New Roman"/>
                <w:noProof/>
                <w:sz w:val="24"/>
                <w:szCs w:val="24"/>
                <w:lang w:val="da-DK"/>
              </w:rPr>
              <w:t>CANDIDATE</w:t>
            </w:r>
            <w:r w:rsidR="000169BE">
              <w:rPr>
                <w:rFonts w:ascii="Times New Roman" w:hAnsi="Times New Roman"/>
                <w:noProof/>
                <w:sz w:val="24"/>
                <w:szCs w:val="24"/>
                <w:lang w:val="da-DK"/>
              </w:rPr>
              <w:t xml:space="preserve"> REPRESENTATIONS AND STATEMENT OF </w:t>
            </w:r>
            <w:r w:rsidR="002D0BCE" w:rsidRPr="00594470">
              <w:rPr>
                <w:rFonts w:ascii="Times New Roman" w:hAnsi="Times New Roman"/>
                <w:noProof/>
                <w:sz w:val="24"/>
                <w:szCs w:val="24"/>
                <w:lang w:val="da-DK"/>
              </w:rPr>
              <w:t xml:space="preserve">PAST PERFORMANCE </w:t>
            </w:r>
          </w:p>
          <w:p w14:paraId="4E4919C7" w14:textId="77777777" w:rsidR="00DE2DAA" w:rsidRPr="003107BD" w:rsidRDefault="002D0BCE" w:rsidP="00AE111D">
            <w:pPr>
              <w:pStyle w:val="Topptekst"/>
              <w:ind w:left="360"/>
              <w:jc w:val="center"/>
              <w:rPr>
                <w:rFonts w:ascii="Times New Roman" w:hAnsi="Times New Roman"/>
                <w:noProof/>
                <w:sz w:val="24"/>
                <w:szCs w:val="24"/>
                <w:lang w:val="da-DK"/>
              </w:rPr>
            </w:pPr>
            <w:r w:rsidRPr="00594470">
              <w:rPr>
                <w:rFonts w:ascii="Times New Roman" w:hAnsi="Times New Roman"/>
                <w:noProof/>
                <w:sz w:val="24"/>
                <w:szCs w:val="24"/>
                <w:lang w:val="da-DK"/>
              </w:rPr>
              <w:t>ASSESSMENT</w:t>
            </w:r>
          </w:p>
          <w:p w14:paraId="4E4919C8" w14:textId="77777777" w:rsidR="00193B71" w:rsidRDefault="00193B71" w:rsidP="00AE111D">
            <w:pPr>
              <w:pStyle w:val="Topptekst"/>
              <w:ind w:left="360"/>
              <w:jc w:val="center"/>
              <w:rPr>
                <w:noProof/>
                <w:sz w:val="24"/>
                <w:szCs w:val="24"/>
                <w:lang w:val="da-DK"/>
              </w:rPr>
            </w:pPr>
          </w:p>
          <w:p w14:paraId="4E4919C9" w14:textId="77777777" w:rsidR="00193B71" w:rsidRPr="00AE111D" w:rsidRDefault="00193B71" w:rsidP="00AE111D">
            <w:pPr>
              <w:pStyle w:val="Topptekst"/>
              <w:ind w:left="360"/>
              <w:jc w:val="center"/>
              <w:rPr>
                <w:noProof/>
                <w:sz w:val="24"/>
                <w:szCs w:val="24"/>
                <w:lang w:val="da-DK"/>
              </w:rPr>
            </w:pPr>
          </w:p>
        </w:tc>
      </w:tr>
      <w:tr w:rsidR="00DE2DAA" w14:paraId="4E4919CD" w14:textId="77777777" w:rsidTr="00A42EFA">
        <w:trPr>
          <w:cantSplit/>
          <w:trHeight w:val="279"/>
        </w:trPr>
        <w:tc>
          <w:tcPr>
            <w:tcW w:w="3261" w:type="dxa"/>
            <w:vMerge/>
          </w:tcPr>
          <w:p w14:paraId="4E4919CB" w14:textId="77777777" w:rsidR="00DE2DAA" w:rsidRDefault="00DE2DAA" w:rsidP="00AE111D">
            <w:pPr>
              <w:pStyle w:val="Topptekst"/>
              <w:rPr>
                <w:noProof/>
                <w:sz w:val="24"/>
              </w:rPr>
            </w:pPr>
          </w:p>
        </w:tc>
        <w:tc>
          <w:tcPr>
            <w:tcW w:w="6274" w:type="dxa"/>
            <w:vMerge/>
          </w:tcPr>
          <w:p w14:paraId="4E4919CC" w14:textId="77777777" w:rsidR="00DE2DAA" w:rsidRDefault="00DE2DAA" w:rsidP="00AE111D">
            <w:pPr>
              <w:pStyle w:val="Topptekst"/>
              <w:rPr>
                <w:noProof/>
                <w:sz w:val="24"/>
              </w:rPr>
            </w:pPr>
          </w:p>
        </w:tc>
      </w:tr>
      <w:tr w:rsidR="00DE2DAA" w14:paraId="4E4919D0" w14:textId="77777777" w:rsidTr="00A42EFA">
        <w:trPr>
          <w:cantSplit/>
          <w:trHeight w:val="279"/>
        </w:trPr>
        <w:tc>
          <w:tcPr>
            <w:tcW w:w="3261" w:type="dxa"/>
            <w:vMerge/>
            <w:tcBorders>
              <w:bottom w:val="single" w:sz="4" w:space="0" w:color="auto"/>
            </w:tcBorders>
          </w:tcPr>
          <w:p w14:paraId="4E4919CE" w14:textId="77777777" w:rsidR="00DE2DAA" w:rsidRDefault="00DE2DAA" w:rsidP="00AE111D">
            <w:pPr>
              <w:pStyle w:val="Topptekst"/>
              <w:rPr>
                <w:noProof/>
                <w:sz w:val="24"/>
              </w:rPr>
            </w:pPr>
          </w:p>
        </w:tc>
        <w:tc>
          <w:tcPr>
            <w:tcW w:w="6274" w:type="dxa"/>
            <w:vMerge/>
            <w:tcBorders>
              <w:bottom w:val="single" w:sz="4" w:space="0" w:color="auto"/>
            </w:tcBorders>
          </w:tcPr>
          <w:p w14:paraId="4E4919CF" w14:textId="77777777" w:rsidR="00DE2DAA" w:rsidRDefault="00DE2DAA" w:rsidP="00AE111D">
            <w:pPr>
              <w:pStyle w:val="Topptekst"/>
              <w:rPr>
                <w:noProof/>
                <w:sz w:val="24"/>
              </w:rPr>
            </w:pPr>
          </w:p>
        </w:tc>
      </w:tr>
    </w:tbl>
    <w:p w14:paraId="4E4919D1" w14:textId="77777777" w:rsidR="000B28C9" w:rsidRDefault="00907120" w:rsidP="000B28C9">
      <w:pPr>
        <w:pStyle w:val="Overskrift1"/>
        <w:rPr>
          <w:rFonts w:ascii="Times New Roman" w:hAnsi="Times New Roman"/>
          <w:sz w:val="28"/>
          <w:szCs w:val="28"/>
        </w:rPr>
      </w:pPr>
      <w:r w:rsidRPr="003107BD">
        <w:rPr>
          <w:rFonts w:ascii="Times New Roman" w:hAnsi="Times New Roman"/>
          <w:sz w:val="28"/>
          <w:szCs w:val="28"/>
        </w:rPr>
        <w:t xml:space="preserve">General </w:t>
      </w:r>
      <w:r w:rsidR="000B28C9">
        <w:rPr>
          <w:rFonts w:ascii="Times New Roman" w:hAnsi="Times New Roman"/>
          <w:sz w:val="28"/>
          <w:szCs w:val="28"/>
        </w:rPr>
        <w:t>information and identification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268"/>
      </w:tblGrid>
      <w:tr w:rsidR="0024155C" w:rsidRPr="00594470" w14:paraId="4E4919D4" w14:textId="77777777" w:rsidTr="005D6DE4">
        <w:tc>
          <w:tcPr>
            <w:tcW w:w="3227" w:type="dxa"/>
            <w:shd w:val="clear" w:color="auto" w:fill="auto"/>
          </w:tcPr>
          <w:p w14:paraId="4E4919D2" w14:textId="77777777" w:rsidR="0024155C" w:rsidRPr="00C411BD" w:rsidRDefault="0024155C" w:rsidP="0024155C">
            <w:pPr>
              <w:pStyle w:val="Brdtekstpaaflgende"/>
            </w:pPr>
            <w:r w:rsidRPr="00594470">
              <w:t xml:space="preserve">Name of Company: </w:t>
            </w:r>
          </w:p>
        </w:tc>
        <w:tc>
          <w:tcPr>
            <w:tcW w:w="6268" w:type="dxa"/>
            <w:shd w:val="clear" w:color="auto" w:fill="auto"/>
          </w:tcPr>
          <w:p w14:paraId="4E4919D3" w14:textId="77777777" w:rsidR="0024155C" w:rsidRPr="00594470" w:rsidRDefault="0024155C" w:rsidP="0024155C">
            <w:pPr>
              <w:pStyle w:val="Brdtekstpaaflgende"/>
            </w:pPr>
          </w:p>
        </w:tc>
      </w:tr>
      <w:tr w:rsidR="00B14A68" w:rsidRPr="00594470" w14:paraId="4E4919D7" w14:textId="77777777" w:rsidTr="005D6DE4">
        <w:tc>
          <w:tcPr>
            <w:tcW w:w="3227" w:type="dxa"/>
            <w:shd w:val="clear" w:color="auto" w:fill="auto"/>
          </w:tcPr>
          <w:p w14:paraId="4E4919D5" w14:textId="77777777" w:rsidR="00B14A68" w:rsidRPr="00594470" w:rsidRDefault="00B14A68" w:rsidP="000B28C9">
            <w:pPr>
              <w:pStyle w:val="Brdtekstpaaflgende"/>
            </w:pPr>
            <w:r w:rsidRPr="00594470">
              <w:t>Name of person</w:t>
            </w:r>
            <w:r w:rsidR="000B28C9">
              <w:t xml:space="preserve"> - </w:t>
            </w:r>
            <w:r w:rsidRPr="00594470">
              <w:t>position  responding</w:t>
            </w:r>
          </w:p>
        </w:tc>
        <w:tc>
          <w:tcPr>
            <w:tcW w:w="6268" w:type="dxa"/>
            <w:shd w:val="clear" w:color="auto" w:fill="auto"/>
          </w:tcPr>
          <w:p w14:paraId="4E4919D6" w14:textId="77777777" w:rsidR="00B14A68" w:rsidRPr="00594470" w:rsidRDefault="00B14A68" w:rsidP="0024155C">
            <w:pPr>
              <w:pStyle w:val="Brdtekstpaaflgende"/>
            </w:pPr>
          </w:p>
        </w:tc>
      </w:tr>
      <w:tr w:rsidR="0024155C" w:rsidRPr="00594470" w14:paraId="4E4919DA" w14:textId="77777777" w:rsidTr="005D6DE4">
        <w:tc>
          <w:tcPr>
            <w:tcW w:w="3227" w:type="dxa"/>
            <w:shd w:val="clear" w:color="auto" w:fill="auto"/>
          </w:tcPr>
          <w:p w14:paraId="4E4919D8" w14:textId="77777777" w:rsidR="0024155C" w:rsidRPr="00594470" w:rsidRDefault="0024155C" w:rsidP="000B28C9">
            <w:pPr>
              <w:pStyle w:val="Brdtekstpaaflgende"/>
            </w:pPr>
            <w:r w:rsidRPr="00594470">
              <w:t>Division</w:t>
            </w:r>
            <w:r w:rsidR="000B28C9">
              <w:t xml:space="preserve"> - </w:t>
            </w:r>
            <w:r w:rsidRPr="00594470">
              <w:t>subsidiary of:</w:t>
            </w:r>
          </w:p>
        </w:tc>
        <w:tc>
          <w:tcPr>
            <w:tcW w:w="6268" w:type="dxa"/>
            <w:shd w:val="clear" w:color="auto" w:fill="auto"/>
          </w:tcPr>
          <w:p w14:paraId="4E4919D9" w14:textId="77777777" w:rsidR="0024155C" w:rsidRPr="00594470" w:rsidRDefault="0024155C" w:rsidP="0024155C">
            <w:pPr>
              <w:pStyle w:val="Brdtekstpaaflgende"/>
            </w:pPr>
          </w:p>
        </w:tc>
      </w:tr>
      <w:tr w:rsidR="0024155C" w:rsidRPr="00594470" w14:paraId="4E4919DD" w14:textId="77777777" w:rsidTr="005D6DE4">
        <w:tc>
          <w:tcPr>
            <w:tcW w:w="3227" w:type="dxa"/>
            <w:shd w:val="clear" w:color="auto" w:fill="auto"/>
          </w:tcPr>
          <w:p w14:paraId="4E4919DB" w14:textId="77777777" w:rsidR="0024155C" w:rsidRPr="00594470" w:rsidRDefault="0024155C" w:rsidP="000B28C9">
            <w:pPr>
              <w:pStyle w:val="Brdtekstpaaflgende"/>
            </w:pPr>
            <w:r w:rsidRPr="00594470">
              <w:t>M</w:t>
            </w:r>
            <w:r w:rsidR="000B28C9">
              <w:t xml:space="preserve">anufacturer – name and address  </w:t>
            </w:r>
          </w:p>
        </w:tc>
        <w:tc>
          <w:tcPr>
            <w:tcW w:w="6268" w:type="dxa"/>
            <w:shd w:val="clear" w:color="auto" w:fill="auto"/>
          </w:tcPr>
          <w:p w14:paraId="4E4919DC" w14:textId="77777777" w:rsidR="0024155C" w:rsidRPr="00594470" w:rsidRDefault="0024155C" w:rsidP="0024155C">
            <w:pPr>
              <w:pStyle w:val="Brdtekstpaaflgende"/>
            </w:pPr>
          </w:p>
        </w:tc>
      </w:tr>
    </w:tbl>
    <w:p w14:paraId="4E4919DE" w14:textId="77777777" w:rsidR="00CE226E" w:rsidRDefault="00F94609" w:rsidP="00CE226E">
      <w:pPr>
        <w:pStyle w:val="Overskrift1"/>
        <w:rPr>
          <w:rFonts w:ascii="Times New Roman" w:hAnsi="Times New Roman"/>
          <w:sz w:val="28"/>
          <w:szCs w:val="28"/>
        </w:rPr>
      </w:pPr>
      <w:r w:rsidRPr="003107BD">
        <w:rPr>
          <w:rFonts w:ascii="Times New Roman" w:hAnsi="Times New Roman"/>
          <w:sz w:val="28"/>
          <w:szCs w:val="28"/>
        </w:rPr>
        <w:t>Quality Management 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1"/>
        <w:gridCol w:w="841"/>
        <w:gridCol w:w="728"/>
        <w:gridCol w:w="4431"/>
      </w:tblGrid>
      <w:tr w:rsidR="00C954D0" w:rsidRPr="00594470" w14:paraId="4E4919E3" w14:textId="77777777" w:rsidTr="00A42EFA">
        <w:tc>
          <w:tcPr>
            <w:tcW w:w="3501" w:type="dxa"/>
            <w:shd w:val="clear" w:color="auto" w:fill="auto"/>
          </w:tcPr>
          <w:p w14:paraId="4E4919DF" w14:textId="77777777" w:rsidR="00C954D0" w:rsidRPr="00594470" w:rsidRDefault="00C954D0" w:rsidP="003A67B8">
            <w:pPr>
              <w:pStyle w:val="Brdtekst"/>
              <w:rPr>
                <w:b/>
              </w:rPr>
            </w:pPr>
          </w:p>
        </w:tc>
        <w:tc>
          <w:tcPr>
            <w:tcW w:w="841" w:type="dxa"/>
            <w:shd w:val="clear" w:color="auto" w:fill="auto"/>
          </w:tcPr>
          <w:p w14:paraId="4E4919E0" w14:textId="77777777" w:rsidR="00C954D0" w:rsidRPr="00C411BD" w:rsidRDefault="00C954D0" w:rsidP="003107BD">
            <w:pPr>
              <w:pStyle w:val="Brdtekst"/>
              <w:jc w:val="center"/>
              <w:rPr>
                <w:b/>
              </w:rPr>
            </w:pPr>
            <w:r w:rsidRPr="00C411BD">
              <w:rPr>
                <w:b/>
              </w:rPr>
              <w:t>Yes</w:t>
            </w:r>
          </w:p>
        </w:tc>
        <w:tc>
          <w:tcPr>
            <w:tcW w:w="728" w:type="dxa"/>
          </w:tcPr>
          <w:p w14:paraId="4E4919E1" w14:textId="77777777" w:rsidR="00C954D0" w:rsidRPr="00594470" w:rsidRDefault="00C954D0" w:rsidP="003107BD">
            <w:pPr>
              <w:pStyle w:val="Brdtekst"/>
              <w:jc w:val="center"/>
              <w:rPr>
                <w:b/>
              </w:rPr>
            </w:pPr>
            <w:r w:rsidRPr="00594470">
              <w:rPr>
                <w:b/>
              </w:rPr>
              <w:t>No</w:t>
            </w:r>
          </w:p>
        </w:tc>
        <w:tc>
          <w:tcPr>
            <w:tcW w:w="4431" w:type="dxa"/>
            <w:shd w:val="clear" w:color="auto" w:fill="auto"/>
          </w:tcPr>
          <w:p w14:paraId="4E4919E2" w14:textId="77777777" w:rsidR="00C954D0" w:rsidRPr="00594470" w:rsidRDefault="00C954D0" w:rsidP="003A67B8">
            <w:pPr>
              <w:pStyle w:val="Brdtekst"/>
              <w:rPr>
                <w:b/>
              </w:rPr>
            </w:pPr>
            <w:r w:rsidRPr="00594470">
              <w:rPr>
                <w:b/>
              </w:rPr>
              <w:t>Comments</w:t>
            </w:r>
          </w:p>
        </w:tc>
      </w:tr>
      <w:tr w:rsidR="00C954D0" w:rsidRPr="00594470" w14:paraId="4E4919E8" w14:textId="77777777" w:rsidTr="00A42EFA">
        <w:tc>
          <w:tcPr>
            <w:tcW w:w="3501" w:type="dxa"/>
            <w:shd w:val="clear" w:color="auto" w:fill="auto"/>
          </w:tcPr>
          <w:p w14:paraId="4E4919E4" w14:textId="77777777" w:rsidR="00C954D0" w:rsidRPr="00594470" w:rsidRDefault="00BC3BA8" w:rsidP="003A67B8">
            <w:pPr>
              <w:pStyle w:val="Brdtekst"/>
            </w:pPr>
            <w:r>
              <w:t>Do you currently utilis</w:t>
            </w:r>
            <w:r w:rsidR="00C954D0" w:rsidRPr="00594470">
              <w:t>e a Quality Management System?</w:t>
            </w:r>
          </w:p>
        </w:tc>
        <w:tc>
          <w:tcPr>
            <w:tcW w:w="841" w:type="dxa"/>
            <w:shd w:val="clear" w:color="auto" w:fill="auto"/>
          </w:tcPr>
          <w:p w14:paraId="4E4919E5" w14:textId="77777777" w:rsidR="00C954D0" w:rsidRPr="00594470" w:rsidRDefault="00C954D0" w:rsidP="003A67B8">
            <w:pPr>
              <w:pStyle w:val="Brdtekst"/>
            </w:pPr>
          </w:p>
        </w:tc>
        <w:tc>
          <w:tcPr>
            <w:tcW w:w="728" w:type="dxa"/>
          </w:tcPr>
          <w:p w14:paraId="4E4919E6" w14:textId="77777777" w:rsidR="00C954D0" w:rsidRPr="00594470" w:rsidRDefault="00C954D0" w:rsidP="003A67B8">
            <w:pPr>
              <w:pStyle w:val="Brdtekst"/>
            </w:pPr>
          </w:p>
        </w:tc>
        <w:tc>
          <w:tcPr>
            <w:tcW w:w="4431" w:type="dxa"/>
            <w:shd w:val="clear" w:color="auto" w:fill="auto"/>
          </w:tcPr>
          <w:p w14:paraId="4E4919E7" w14:textId="77777777" w:rsidR="00C954D0" w:rsidRPr="00594470" w:rsidRDefault="00C954D0" w:rsidP="003A67B8">
            <w:pPr>
              <w:pStyle w:val="Brdtekst"/>
            </w:pPr>
          </w:p>
        </w:tc>
      </w:tr>
      <w:tr w:rsidR="00C954D0" w:rsidRPr="00594470" w14:paraId="4E4919ED" w14:textId="77777777" w:rsidTr="00A42EFA">
        <w:tc>
          <w:tcPr>
            <w:tcW w:w="3501" w:type="dxa"/>
            <w:shd w:val="clear" w:color="auto" w:fill="auto"/>
          </w:tcPr>
          <w:p w14:paraId="4E4919E9" w14:textId="77777777" w:rsidR="00C954D0" w:rsidRPr="00594470" w:rsidRDefault="00C954D0" w:rsidP="00BC3BA8">
            <w:pPr>
              <w:pStyle w:val="Brdtekst"/>
            </w:pPr>
            <w:r w:rsidRPr="00594470">
              <w:t>Is the established system based on international standards?</w:t>
            </w:r>
          </w:p>
        </w:tc>
        <w:tc>
          <w:tcPr>
            <w:tcW w:w="841" w:type="dxa"/>
            <w:shd w:val="clear" w:color="auto" w:fill="auto"/>
          </w:tcPr>
          <w:p w14:paraId="4E4919EA" w14:textId="77777777" w:rsidR="00C954D0" w:rsidRPr="00594470" w:rsidRDefault="00C954D0" w:rsidP="003A67B8">
            <w:pPr>
              <w:pStyle w:val="Brdtekst"/>
            </w:pPr>
          </w:p>
        </w:tc>
        <w:tc>
          <w:tcPr>
            <w:tcW w:w="728" w:type="dxa"/>
          </w:tcPr>
          <w:p w14:paraId="4E4919EB" w14:textId="77777777" w:rsidR="00C954D0" w:rsidRPr="00594470" w:rsidRDefault="00C954D0" w:rsidP="003A67B8">
            <w:pPr>
              <w:pStyle w:val="Brdtekst"/>
            </w:pPr>
          </w:p>
        </w:tc>
        <w:tc>
          <w:tcPr>
            <w:tcW w:w="4431" w:type="dxa"/>
            <w:shd w:val="clear" w:color="auto" w:fill="auto"/>
          </w:tcPr>
          <w:p w14:paraId="4E4919EC" w14:textId="77777777" w:rsidR="00C954D0" w:rsidRPr="00594470" w:rsidRDefault="00C954D0" w:rsidP="003A67B8">
            <w:pPr>
              <w:pStyle w:val="Brdtekst"/>
            </w:pPr>
          </w:p>
        </w:tc>
      </w:tr>
      <w:tr w:rsidR="00C954D0" w:rsidRPr="00594470" w14:paraId="4E4919F2" w14:textId="77777777" w:rsidTr="00A42EFA">
        <w:tc>
          <w:tcPr>
            <w:tcW w:w="3501" w:type="dxa"/>
            <w:shd w:val="clear" w:color="auto" w:fill="auto"/>
          </w:tcPr>
          <w:p w14:paraId="4E4919EE" w14:textId="77777777" w:rsidR="00C954D0" w:rsidRPr="00594470" w:rsidRDefault="00C954D0" w:rsidP="003107BD">
            <w:pPr>
              <w:pStyle w:val="Brdtekst"/>
            </w:pPr>
            <w:r w:rsidRPr="00594470">
              <w:t>If yes, List all international standard</w:t>
            </w:r>
            <w:r w:rsidR="00BC3BA8">
              <w:t>s</w:t>
            </w:r>
            <w:r w:rsidRPr="00594470">
              <w:t xml:space="preserve"> below in the Quality Standard Type section below</w:t>
            </w:r>
          </w:p>
        </w:tc>
        <w:tc>
          <w:tcPr>
            <w:tcW w:w="841" w:type="dxa"/>
            <w:shd w:val="clear" w:color="auto" w:fill="auto"/>
          </w:tcPr>
          <w:p w14:paraId="4E4919EF" w14:textId="77777777" w:rsidR="00C954D0" w:rsidRPr="00594470" w:rsidRDefault="00C954D0" w:rsidP="003A67B8">
            <w:pPr>
              <w:pStyle w:val="Brdtekst"/>
            </w:pPr>
          </w:p>
        </w:tc>
        <w:tc>
          <w:tcPr>
            <w:tcW w:w="728" w:type="dxa"/>
          </w:tcPr>
          <w:p w14:paraId="4E4919F0" w14:textId="77777777" w:rsidR="00C954D0" w:rsidRPr="00594470" w:rsidRDefault="00C954D0" w:rsidP="003A67B8">
            <w:pPr>
              <w:pStyle w:val="Brdtekst"/>
              <w:rPr>
                <w:u w:val="single"/>
              </w:rPr>
            </w:pPr>
          </w:p>
        </w:tc>
        <w:tc>
          <w:tcPr>
            <w:tcW w:w="4431" w:type="dxa"/>
            <w:shd w:val="clear" w:color="auto" w:fill="auto"/>
          </w:tcPr>
          <w:p w14:paraId="4E4919F1" w14:textId="77777777" w:rsidR="00C954D0" w:rsidRPr="00594470" w:rsidRDefault="00C954D0" w:rsidP="003A67B8">
            <w:pPr>
              <w:pStyle w:val="Brdtekst"/>
              <w:rPr>
                <w:u w:val="single"/>
              </w:rPr>
            </w:pPr>
          </w:p>
        </w:tc>
      </w:tr>
    </w:tbl>
    <w:p w14:paraId="4E4919F3" w14:textId="77777777" w:rsidR="00F94609" w:rsidRPr="003107BD" w:rsidRDefault="004F50F4" w:rsidP="003107BD">
      <w:pPr>
        <w:pStyle w:val="Overskrift1"/>
        <w:numPr>
          <w:ilvl w:val="0"/>
          <w:numId w:val="0"/>
        </w:numPr>
        <w:rPr>
          <w:rFonts w:ascii="Times New Roman" w:hAnsi="Times New Roman"/>
        </w:rPr>
      </w:pPr>
      <w:r w:rsidRPr="00594470">
        <w:t>List all international standard</w:t>
      </w:r>
      <w:r>
        <w:t>s</w:t>
      </w: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851"/>
        <w:gridCol w:w="709"/>
        <w:gridCol w:w="4431"/>
      </w:tblGrid>
      <w:tr w:rsidR="00DA7CEA" w:rsidRPr="00594470" w14:paraId="4E4919F8" w14:textId="77777777" w:rsidTr="00A42EFA">
        <w:tc>
          <w:tcPr>
            <w:tcW w:w="3510" w:type="dxa"/>
            <w:shd w:val="clear" w:color="auto" w:fill="auto"/>
          </w:tcPr>
          <w:p w14:paraId="4E4919F4" w14:textId="77777777" w:rsidR="00DA7CEA" w:rsidRPr="00C411BD" w:rsidRDefault="00DA7CEA" w:rsidP="00C954D0">
            <w:pPr>
              <w:pStyle w:val="Brdtekst"/>
              <w:rPr>
                <w:b/>
              </w:rPr>
            </w:pPr>
            <w:r w:rsidRPr="003107BD">
              <w:rPr>
                <w:b/>
              </w:rPr>
              <w:t>Quality Standard</w:t>
            </w:r>
            <w:r w:rsidRPr="00594470">
              <w:rPr>
                <w:b/>
              </w:rPr>
              <w:t xml:space="preserve"> </w:t>
            </w:r>
            <w:r w:rsidRPr="00C411BD">
              <w:rPr>
                <w:b/>
              </w:rPr>
              <w:t xml:space="preserve">Type </w:t>
            </w:r>
          </w:p>
        </w:tc>
        <w:tc>
          <w:tcPr>
            <w:tcW w:w="851" w:type="dxa"/>
            <w:shd w:val="clear" w:color="auto" w:fill="auto"/>
          </w:tcPr>
          <w:p w14:paraId="4E4919F5" w14:textId="77777777" w:rsidR="00DA7CEA" w:rsidRPr="00594470" w:rsidRDefault="00DA7CEA" w:rsidP="003107BD">
            <w:pPr>
              <w:pStyle w:val="Brdtekst"/>
              <w:jc w:val="center"/>
              <w:rPr>
                <w:b/>
              </w:rPr>
            </w:pPr>
            <w:r>
              <w:rPr>
                <w:b/>
              </w:rPr>
              <w:t>Yes</w:t>
            </w:r>
          </w:p>
        </w:tc>
        <w:tc>
          <w:tcPr>
            <w:tcW w:w="709" w:type="dxa"/>
            <w:shd w:val="clear" w:color="auto" w:fill="auto"/>
          </w:tcPr>
          <w:p w14:paraId="4E4919F6" w14:textId="77777777" w:rsidR="00DA7CEA" w:rsidRPr="00594470" w:rsidRDefault="00DA7CEA" w:rsidP="003107BD">
            <w:pPr>
              <w:pStyle w:val="Brdtekst"/>
              <w:jc w:val="center"/>
              <w:rPr>
                <w:b/>
              </w:rPr>
            </w:pPr>
            <w:r>
              <w:rPr>
                <w:b/>
              </w:rPr>
              <w:t>No</w:t>
            </w:r>
          </w:p>
        </w:tc>
        <w:tc>
          <w:tcPr>
            <w:tcW w:w="4431" w:type="dxa"/>
          </w:tcPr>
          <w:p w14:paraId="4E4919F7" w14:textId="77777777" w:rsidR="00DA7CEA" w:rsidRDefault="00DA7CEA" w:rsidP="00BC3BA8">
            <w:pPr>
              <w:pStyle w:val="Brdtekst"/>
              <w:jc w:val="center"/>
              <w:rPr>
                <w:b/>
              </w:rPr>
            </w:pPr>
            <w:r w:rsidRPr="00594470">
              <w:rPr>
                <w:b/>
              </w:rPr>
              <w:t>Certificate No.</w:t>
            </w:r>
            <w:r>
              <w:rPr>
                <w:b/>
              </w:rPr>
              <w:t xml:space="preserve"> </w:t>
            </w:r>
            <w:r w:rsidRPr="00594470">
              <w:rPr>
                <w:b/>
              </w:rPr>
              <w:t>/</w:t>
            </w:r>
            <w:r>
              <w:rPr>
                <w:b/>
              </w:rPr>
              <w:t xml:space="preserve"> E</w:t>
            </w:r>
            <w:r w:rsidRPr="00594470">
              <w:rPr>
                <w:b/>
              </w:rPr>
              <w:t>xpir</w:t>
            </w:r>
            <w:r>
              <w:rPr>
                <w:b/>
              </w:rPr>
              <w:t>ation</w:t>
            </w:r>
            <w:r w:rsidRPr="00594470">
              <w:rPr>
                <w:b/>
              </w:rPr>
              <w:t xml:space="preserve"> date</w:t>
            </w:r>
          </w:p>
        </w:tc>
      </w:tr>
      <w:tr w:rsidR="00DA7CEA" w:rsidRPr="00594470" w14:paraId="4E4919FD" w14:textId="77777777" w:rsidTr="00A42EFA">
        <w:tc>
          <w:tcPr>
            <w:tcW w:w="3510" w:type="dxa"/>
            <w:shd w:val="clear" w:color="auto" w:fill="auto"/>
          </w:tcPr>
          <w:p w14:paraId="4E4919F9" w14:textId="77777777" w:rsidR="00DA7CEA" w:rsidRPr="00594470" w:rsidRDefault="00DA7CEA" w:rsidP="00F94609">
            <w:pPr>
              <w:pStyle w:val="Brdtekst"/>
            </w:pPr>
          </w:p>
        </w:tc>
        <w:tc>
          <w:tcPr>
            <w:tcW w:w="851" w:type="dxa"/>
            <w:shd w:val="clear" w:color="auto" w:fill="auto"/>
          </w:tcPr>
          <w:p w14:paraId="4E4919FA" w14:textId="77777777" w:rsidR="00DA7CEA" w:rsidRPr="00594470" w:rsidRDefault="00DA7CEA" w:rsidP="00F94609">
            <w:pPr>
              <w:pStyle w:val="Brdtekst"/>
            </w:pPr>
          </w:p>
        </w:tc>
        <w:tc>
          <w:tcPr>
            <w:tcW w:w="709" w:type="dxa"/>
            <w:shd w:val="clear" w:color="auto" w:fill="auto"/>
          </w:tcPr>
          <w:p w14:paraId="4E4919FB" w14:textId="77777777" w:rsidR="00DA7CEA" w:rsidRPr="00594470" w:rsidRDefault="00DA7CEA" w:rsidP="00F94609">
            <w:pPr>
              <w:pStyle w:val="Brdtekst"/>
            </w:pPr>
          </w:p>
        </w:tc>
        <w:tc>
          <w:tcPr>
            <w:tcW w:w="4431" w:type="dxa"/>
          </w:tcPr>
          <w:p w14:paraId="4E4919FC" w14:textId="77777777" w:rsidR="00DA7CEA" w:rsidRPr="00594470" w:rsidRDefault="00DA7CEA" w:rsidP="00F94609">
            <w:pPr>
              <w:pStyle w:val="Brdtekst"/>
            </w:pPr>
          </w:p>
        </w:tc>
      </w:tr>
      <w:tr w:rsidR="00DA7CEA" w:rsidRPr="00594470" w14:paraId="4E491A02" w14:textId="77777777" w:rsidTr="00A42EFA">
        <w:tc>
          <w:tcPr>
            <w:tcW w:w="3510" w:type="dxa"/>
            <w:shd w:val="clear" w:color="auto" w:fill="auto"/>
          </w:tcPr>
          <w:p w14:paraId="4E4919FE" w14:textId="77777777" w:rsidR="00DA7CEA" w:rsidRPr="00594470" w:rsidRDefault="00DA7CEA" w:rsidP="00F94609">
            <w:pPr>
              <w:pStyle w:val="Brdtekst"/>
            </w:pPr>
          </w:p>
        </w:tc>
        <w:tc>
          <w:tcPr>
            <w:tcW w:w="851" w:type="dxa"/>
            <w:shd w:val="clear" w:color="auto" w:fill="auto"/>
          </w:tcPr>
          <w:p w14:paraId="4E4919FF" w14:textId="77777777" w:rsidR="00DA7CEA" w:rsidRPr="00594470" w:rsidRDefault="00DA7CEA" w:rsidP="00F94609">
            <w:pPr>
              <w:pStyle w:val="Brdtekst"/>
            </w:pPr>
          </w:p>
        </w:tc>
        <w:tc>
          <w:tcPr>
            <w:tcW w:w="709" w:type="dxa"/>
            <w:shd w:val="clear" w:color="auto" w:fill="auto"/>
          </w:tcPr>
          <w:p w14:paraId="4E491A00" w14:textId="77777777" w:rsidR="00DA7CEA" w:rsidRPr="00594470" w:rsidRDefault="00DA7CEA" w:rsidP="00F94609">
            <w:pPr>
              <w:pStyle w:val="Brdtekst"/>
            </w:pPr>
          </w:p>
        </w:tc>
        <w:tc>
          <w:tcPr>
            <w:tcW w:w="4431" w:type="dxa"/>
          </w:tcPr>
          <w:p w14:paraId="4E491A01" w14:textId="77777777" w:rsidR="00DA7CEA" w:rsidRPr="00594470" w:rsidRDefault="00DA7CEA" w:rsidP="00F94609">
            <w:pPr>
              <w:pStyle w:val="Brdtekst"/>
            </w:pPr>
          </w:p>
        </w:tc>
      </w:tr>
    </w:tbl>
    <w:p w14:paraId="4E491A03" w14:textId="77777777" w:rsidR="00CE226E" w:rsidRDefault="00490069" w:rsidP="00CE226E">
      <w:pPr>
        <w:pStyle w:val="Overskrift1"/>
        <w:rPr>
          <w:rFonts w:ascii="Times New Roman" w:hAnsi="Times New Roman"/>
          <w:sz w:val="28"/>
          <w:szCs w:val="28"/>
        </w:rPr>
      </w:pPr>
      <w:r w:rsidRPr="003107BD">
        <w:rPr>
          <w:rFonts w:ascii="Times New Roman" w:hAnsi="Times New Roman"/>
          <w:sz w:val="28"/>
          <w:szCs w:val="28"/>
        </w:rPr>
        <w:t>NATO Standard AQAP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9"/>
        <w:gridCol w:w="1761"/>
        <w:gridCol w:w="1561"/>
      </w:tblGrid>
      <w:tr w:rsidR="00B14A68" w:rsidRPr="00594470" w14:paraId="4E491A07" w14:textId="77777777" w:rsidTr="00A42EFA">
        <w:tc>
          <w:tcPr>
            <w:tcW w:w="6179" w:type="dxa"/>
            <w:shd w:val="clear" w:color="auto" w:fill="auto"/>
          </w:tcPr>
          <w:p w14:paraId="4E491A04" w14:textId="77777777" w:rsidR="00B14A68" w:rsidRPr="00C411BD" w:rsidRDefault="00B14A68" w:rsidP="00B95C9D">
            <w:pPr>
              <w:pStyle w:val="Brdtekst"/>
              <w:rPr>
                <w:b/>
              </w:rPr>
            </w:pPr>
            <w:r w:rsidRPr="00594470">
              <w:rPr>
                <w:b/>
              </w:rPr>
              <w:t>Questions</w:t>
            </w:r>
          </w:p>
        </w:tc>
        <w:tc>
          <w:tcPr>
            <w:tcW w:w="1761" w:type="dxa"/>
            <w:shd w:val="clear" w:color="auto" w:fill="auto"/>
          </w:tcPr>
          <w:p w14:paraId="4E491A05" w14:textId="77777777" w:rsidR="00B14A68" w:rsidRPr="00594470" w:rsidRDefault="00B14A68" w:rsidP="00B14A68">
            <w:pPr>
              <w:pStyle w:val="Brdtekst"/>
              <w:jc w:val="center"/>
              <w:rPr>
                <w:b/>
              </w:rPr>
            </w:pPr>
            <w:r w:rsidRPr="00594470">
              <w:rPr>
                <w:b/>
              </w:rPr>
              <w:t>Yes</w:t>
            </w:r>
          </w:p>
        </w:tc>
        <w:tc>
          <w:tcPr>
            <w:tcW w:w="1561" w:type="dxa"/>
          </w:tcPr>
          <w:p w14:paraId="4E491A06" w14:textId="77777777" w:rsidR="00B14A68" w:rsidRPr="00594470" w:rsidRDefault="00B14A68" w:rsidP="00B14A68">
            <w:pPr>
              <w:pStyle w:val="Brdtekst"/>
              <w:jc w:val="center"/>
              <w:rPr>
                <w:b/>
              </w:rPr>
            </w:pPr>
            <w:r w:rsidRPr="00594470">
              <w:rPr>
                <w:b/>
              </w:rPr>
              <w:t>No</w:t>
            </w:r>
          </w:p>
        </w:tc>
      </w:tr>
      <w:tr w:rsidR="00B14A68" w:rsidRPr="00594470" w14:paraId="4E491A0C" w14:textId="77777777" w:rsidTr="00A42EFA">
        <w:tc>
          <w:tcPr>
            <w:tcW w:w="6179" w:type="dxa"/>
            <w:shd w:val="clear" w:color="auto" w:fill="auto"/>
          </w:tcPr>
          <w:p w14:paraId="4E491A08" w14:textId="77777777" w:rsidR="00B14A68" w:rsidRPr="00594470" w:rsidRDefault="00B14A68" w:rsidP="006A4E1A">
            <w:pPr>
              <w:pStyle w:val="Brdtekst"/>
            </w:pPr>
            <w:r w:rsidRPr="00594470">
              <w:t>Do you accept quality management system requirements in accordance with AQAP 2110 «NATO Quality Assurance Requirements for Design, Development and Production», Edition</w:t>
            </w:r>
            <w:r w:rsidR="00E55D04" w:rsidRPr="00594470">
              <w:t xml:space="preserve"> D</w:t>
            </w:r>
            <w:r w:rsidRPr="00594470">
              <w:t>?</w:t>
            </w:r>
          </w:p>
        </w:tc>
        <w:tc>
          <w:tcPr>
            <w:tcW w:w="1761" w:type="dxa"/>
            <w:shd w:val="clear" w:color="auto" w:fill="auto"/>
          </w:tcPr>
          <w:p w14:paraId="4E491A09" w14:textId="77777777" w:rsidR="00B14A68" w:rsidRPr="00594470" w:rsidRDefault="00B14A68" w:rsidP="00B95C9D">
            <w:pPr>
              <w:pStyle w:val="Brdtekst"/>
            </w:pPr>
          </w:p>
        </w:tc>
        <w:tc>
          <w:tcPr>
            <w:tcW w:w="1561" w:type="dxa"/>
          </w:tcPr>
          <w:p w14:paraId="4E491A0A" w14:textId="77777777" w:rsidR="00B14A68" w:rsidRPr="00594470" w:rsidRDefault="00B14A68" w:rsidP="00B95C9D">
            <w:pPr>
              <w:pStyle w:val="Brdtekst"/>
            </w:pPr>
          </w:p>
          <w:p w14:paraId="4E491A0B" w14:textId="77777777" w:rsidR="00CB4514" w:rsidRPr="00594470" w:rsidRDefault="00CB4514" w:rsidP="00B14A68">
            <w:pPr>
              <w:pStyle w:val="Brdtekstpaaflgende"/>
            </w:pPr>
          </w:p>
        </w:tc>
      </w:tr>
      <w:tr w:rsidR="00CB4514" w:rsidRPr="00594470" w14:paraId="4E491A10" w14:textId="77777777" w:rsidTr="00A42EFA">
        <w:tc>
          <w:tcPr>
            <w:tcW w:w="6179" w:type="dxa"/>
            <w:shd w:val="clear" w:color="auto" w:fill="auto"/>
          </w:tcPr>
          <w:p w14:paraId="4E491A0D" w14:textId="77777777" w:rsidR="00CB4514" w:rsidRPr="00594470" w:rsidRDefault="00CB4514" w:rsidP="00B95C9D">
            <w:pPr>
              <w:pStyle w:val="Brdtekst"/>
            </w:pPr>
            <w:r w:rsidRPr="00594470">
              <w:t>Do you accept to submit a Quality Plan (QP) according to AQAP 2105 that addresses the contractual requirements for the acquirer prior to the start of contractual activities?</w:t>
            </w:r>
          </w:p>
        </w:tc>
        <w:tc>
          <w:tcPr>
            <w:tcW w:w="1761" w:type="dxa"/>
            <w:shd w:val="clear" w:color="auto" w:fill="auto"/>
          </w:tcPr>
          <w:p w14:paraId="4E491A0E" w14:textId="77777777" w:rsidR="00CB4514" w:rsidRPr="00594470" w:rsidRDefault="00CB4514" w:rsidP="00B95C9D">
            <w:pPr>
              <w:pStyle w:val="Brdtekst"/>
            </w:pPr>
          </w:p>
        </w:tc>
        <w:tc>
          <w:tcPr>
            <w:tcW w:w="1561" w:type="dxa"/>
          </w:tcPr>
          <w:p w14:paraId="4E491A0F" w14:textId="77777777" w:rsidR="00CB4514" w:rsidRPr="00594470" w:rsidRDefault="00CB4514" w:rsidP="00B95C9D">
            <w:pPr>
              <w:pStyle w:val="Brdtekst"/>
            </w:pPr>
          </w:p>
        </w:tc>
      </w:tr>
      <w:tr w:rsidR="00CB4514" w:rsidRPr="00594470" w14:paraId="4E491A14" w14:textId="77777777" w:rsidTr="00A42EFA">
        <w:tc>
          <w:tcPr>
            <w:tcW w:w="6179" w:type="dxa"/>
            <w:shd w:val="clear" w:color="auto" w:fill="auto"/>
          </w:tcPr>
          <w:p w14:paraId="4E491A11" w14:textId="77777777" w:rsidR="00CB4514" w:rsidRPr="00594470" w:rsidRDefault="00CB4514" w:rsidP="00B95C9D">
            <w:pPr>
              <w:pStyle w:val="Brdtekst"/>
            </w:pPr>
            <w:r w:rsidRPr="00594470">
              <w:t>Do you accept to flow down the applicable contractual requirements to your external providers including relevant AQAP requirements?</w:t>
            </w:r>
          </w:p>
        </w:tc>
        <w:tc>
          <w:tcPr>
            <w:tcW w:w="1761" w:type="dxa"/>
            <w:shd w:val="clear" w:color="auto" w:fill="auto"/>
          </w:tcPr>
          <w:p w14:paraId="4E491A12" w14:textId="77777777" w:rsidR="00CB4514" w:rsidRPr="00594470" w:rsidRDefault="00CB4514" w:rsidP="00B95C9D">
            <w:pPr>
              <w:pStyle w:val="Brdtekst"/>
            </w:pPr>
          </w:p>
        </w:tc>
        <w:tc>
          <w:tcPr>
            <w:tcW w:w="1561" w:type="dxa"/>
          </w:tcPr>
          <w:p w14:paraId="4E491A13" w14:textId="77777777" w:rsidR="00CB4514" w:rsidRPr="00594470" w:rsidRDefault="00CB4514" w:rsidP="00B95C9D">
            <w:pPr>
              <w:pStyle w:val="Brdtekst"/>
            </w:pPr>
          </w:p>
        </w:tc>
      </w:tr>
      <w:tr w:rsidR="00CB4514" w:rsidRPr="00594470" w14:paraId="4E491A18" w14:textId="77777777" w:rsidTr="00A42EFA">
        <w:tc>
          <w:tcPr>
            <w:tcW w:w="6179" w:type="dxa"/>
            <w:shd w:val="clear" w:color="auto" w:fill="auto"/>
          </w:tcPr>
          <w:p w14:paraId="4E491A15" w14:textId="77777777" w:rsidR="00CB4514" w:rsidRPr="00594470" w:rsidRDefault="004019C7" w:rsidP="00B95C9D">
            <w:pPr>
              <w:pStyle w:val="Brdtekst"/>
            </w:pPr>
            <w:r>
              <w:t>Do you accept to provide</w:t>
            </w:r>
            <w:r w:rsidR="00CB4514" w:rsidRPr="00594470">
              <w:t xml:space="preserve"> the purchasers authorized Government Quality Assurance Representative (GQAR) right to access to your facilities and to your external providers where any part of the contracted work is performed and any information pertaining to the contract in accordance to AQAP?</w:t>
            </w:r>
          </w:p>
        </w:tc>
        <w:tc>
          <w:tcPr>
            <w:tcW w:w="1761" w:type="dxa"/>
            <w:shd w:val="clear" w:color="auto" w:fill="auto"/>
          </w:tcPr>
          <w:p w14:paraId="4E491A16" w14:textId="77777777" w:rsidR="00CB4514" w:rsidRPr="00594470" w:rsidRDefault="00CB4514" w:rsidP="00B95C9D">
            <w:pPr>
              <w:pStyle w:val="Brdtekst"/>
            </w:pPr>
          </w:p>
        </w:tc>
        <w:tc>
          <w:tcPr>
            <w:tcW w:w="1561" w:type="dxa"/>
          </w:tcPr>
          <w:p w14:paraId="4E491A17" w14:textId="77777777" w:rsidR="00CB4514" w:rsidRPr="00594470" w:rsidRDefault="00CB4514" w:rsidP="00B95C9D">
            <w:pPr>
              <w:pStyle w:val="Brdtekst"/>
            </w:pPr>
          </w:p>
        </w:tc>
      </w:tr>
    </w:tbl>
    <w:p w14:paraId="4E491A19" w14:textId="77777777" w:rsidR="00CE226E" w:rsidRDefault="00D82623" w:rsidP="00CE226E">
      <w:pPr>
        <w:pStyle w:val="Overskrift1"/>
        <w:rPr>
          <w:rFonts w:ascii="Times New Roman" w:hAnsi="Times New Roman"/>
          <w:sz w:val="28"/>
          <w:szCs w:val="28"/>
        </w:rPr>
      </w:pPr>
      <w:r w:rsidRPr="003107BD">
        <w:rPr>
          <w:rFonts w:ascii="Times New Roman" w:hAnsi="Times New Roman"/>
          <w:sz w:val="28"/>
          <w:szCs w:val="28"/>
        </w:rPr>
        <w:t>Configuration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8"/>
        <w:gridCol w:w="1757"/>
        <w:gridCol w:w="1562"/>
      </w:tblGrid>
      <w:tr w:rsidR="00B14A68" w:rsidRPr="00594470" w14:paraId="4E491A1D" w14:textId="77777777" w:rsidTr="00A42EFA">
        <w:tc>
          <w:tcPr>
            <w:tcW w:w="6178" w:type="dxa"/>
            <w:shd w:val="clear" w:color="auto" w:fill="auto"/>
          </w:tcPr>
          <w:p w14:paraId="4E491A1A" w14:textId="77777777" w:rsidR="00B14A68" w:rsidRPr="00C411BD" w:rsidRDefault="00B14A68" w:rsidP="004C54C8">
            <w:pPr>
              <w:pStyle w:val="Brdtekst"/>
              <w:rPr>
                <w:b/>
              </w:rPr>
            </w:pPr>
            <w:r w:rsidRPr="00594470">
              <w:rPr>
                <w:b/>
              </w:rPr>
              <w:t>Questions</w:t>
            </w:r>
          </w:p>
        </w:tc>
        <w:tc>
          <w:tcPr>
            <w:tcW w:w="1757" w:type="dxa"/>
            <w:shd w:val="clear" w:color="auto" w:fill="auto"/>
          </w:tcPr>
          <w:p w14:paraId="4E491A1B" w14:textId="77777777" w:rsidR="00B14A68" w:rsidRPr="00594470" w:rsidRDefault="00B14A68" w:rsidP="005910F6">
            <w:pPr>
              <w:pStyle w:val="Brdtekst"/>
              <w:jc w:val="center"/>
              <w:rPr>
                <w:b/>
              </w:rPr>
            </w:pPr>
            <w:r w:rsidRPr="00594470">
              <w:rPr>
                <w:b/>
              </w:rPr>
              <w:t>Yes</w:t>
            </w:r>
          </w:p>
        </w:tc>
        <w:tc>
          <w:tcPr>
            <w:tcW w:w="1562" w:type="dxa"/>
          </w:tcPr>
          <w:p w14:paraId="4E491A1C" w14:textId="77777777" w:rsidR="00B14A68" w:rsidRPr="00594470" w:rsidRDefault="00B14A68" w:rsidP="005910F6">
            <w:pPr>
              <w:pStyle w:val="Brdtekst"/>
              <w:jc w:val="center"/>
              <w:rPr>
                <w:b/>
              </w:rPr>
            </w:pPr>
            <w:r w:rsidRPr="00594470">
              <w:rPr>
                <w:b/>
              </w:rPr>
              <w:t>No</w:t>
            </w:r>
          </w:p>
        </w:tc>
      </w:tr>
      <w:tr w:rsidR="00B14A68" w:rsidRPr="00594470" w14:paraId="4E491A21" w14:textId="77777777" w:rsidTr="00A42EFA">
        <w:tc>
          <w:tcPr>
            <w:tcW w:w="6178" w:type="dxa"/>
            <w:shd w:val="clear" w:color="auto" w:fill="auto"/>
          </w:tcPr>
          <w:p w14:paraId="4E491A1E" w14:textId="77777777" w:rsidR="00B14A68" w:rsidRPr="00594470" w:rsidRDefault="00B14A68" w:rsidP="004C54C8">
            <w:pPr>
              <w:pStyle w:val="Brdtekst"/>
            </w:pPr>
            <w:r w:rsidRPr="00594470">
              <w:t>Do you normally issue a Configuration Management Plan (CMP)?</w:t>
            </w:r>
          </w:p>
        </w:tc>
        <w:tc>
          <w:tcPr>
            <w:tcW w:w="1757" w:type="dxa"/>
            <w:shd w:val="clear" w:color="auto" w:fill="auto"/>
          </w:tcPr>
          <w:p w14:paraId="4E491A1F" w14:textId="77777777" w:rsidR="00B14A68" w:rsidRPr="00594470" w:rsidRDefault="00B14A68" w:rsidP="004C54C8">
            <w:pPr>
              <w:pStyle w:val="Brdtekst"/>
            </w:pPr>
          </w:p>
        </w:tc>
        <w:tc>
          <w:tcPr>
            <w:tcW w:w="1562" w:type="dxa"/>
          </w:tcPr>
          <w:p w14:paraId="4E491A20" w14:textId="77777777" w:rsidR="00B14A68" w:rsidRPr="00594470" w:rsidRDefault="00B14A68" w:rsidP="004C54C8">
            <w:pPr>
              <w:pStyle w:val="Brdtekst"/>
            </w:pPr>
          </w:p>
        </w:tc>
      </w:tr>
      <w:tr w:rsidR="00B14A68" w:rsidRPr="00594470" w14:paraId="4E491A25" w14:textId="77777777" w:rsidTr="00A42EFA">
        <w:tc>
          <w:tcPr>
            <w:tcW w:w="6178" w:type="dxa"/>
            <w:shd w:val="clear" w:color="auto" w:fill="auto"/>
          </w:tcPr>
          <w:p w14:paraId="4E491A22" w14:textId="77777777" w:rsidR="00B14A68" w:rsidRPr="00594470" w:rsidRDefault="00B14A68" w:rsidP="004C54C8">
            <w:pPr>
              <w:pStyle w:val="Brdtekst"/>
            </w:pPr>
            <w:r w:rsidRPr="00594470">
              <w:t>Have you established a documented system for Configuration Management (CM)?</w:t>
            </w:r>
          </w:p>
        </w:tc>
        <w:tc>
          <w:tcPr>
            <w:tcW w:w="1757" w:type="dxa"/>
            <w:shd w:val="clear" w:color="auto" w:fill="auto"/>
          </w:tcPr>
          <w:p w14:paraId="4E491A23" w14:textId="77777777" w:rsidR="00B14A68" w:rsidRPr="00594470" w:rsidRDefault="00B14A68" w:rsidP="004C54C8">
            <w:pPr>
              <w:pStyle w:val="Brdtekst"/>
            </w:pPr>
          </w:p>
        </w:tc>
        <w:tc>
          <w:tcPr>
            <w:tcW w:w="1562" w:type="dxa"/>
          </w:tcPr>
          <w:p w14:paraId="4E491A24" w14:textId="77777777" w:rsidR="00B14A68" w:rsidRPr="00594470" w:rsidRDefault="00B14A68" w:rsidP="004C54C8">
            <w:pPr>
              <w:pStyle w:val="Brdtekst"/>
            </w:pPr>
          </w:p>
        </w:tc>
      </w:tr>
      <w:tr w:rsidR="00B14A68" w:rsidRPr="00594470" w14:paraId="4E491A29" w14:textId="77777777" w:rsidTr="00A42EFA">
        <w:tc>
          <w:tcPr>
            <w:tcW w:w="6178" w:type="dxa"/>
            <w:shd w:val="clear" w:color="auto" w:fill="auto"/>
          </w:tcPr>
          <w:p w14:paraId="4E491A26" w14:textId="77777777" w:rsidR="00B14A68" w:rsidRPr="00594470" w:rsidRDefault="00B14A68" w:rsidP="004019C7">
            <w:pPr>
              <w:pStyle w:val="Brdtekst"/>
            </w:pPr>
            <w:r w:rsidRPr="00594470">
              <w:t xml:space="preserve">Do you accept to establish a CM system that will comply </w:t>
            </w:r>
            <w:r w:rsidR="004019C7">
              <w:t>ACMP 2100</w:t>
            </w:r>
            <w:r w:rsidRPr="00594470">
              <w:t>?</w:t>
            </w:r>
          </w:p>
        </w:tc>
        <w:tc>
          <w:tcPr>
            <w:tcW w:w="1757" w:type="dxa"/>
            <w:shd w:val="clear" w:color="auto" w:fill="auto"/>
          </w:tcPr>
          <w:p w14:paraId="4E491A27" w14:textId="77777777" w:rsidR="00B14A68" w:rsidRPr="00594470" w:rsidRDefault="00B14A68" w:rsidP="004C54C8">
            <w:pPr>
              <w:pStyle w:val="Brdtekst"/>
            </w:pPr>
          </w:p>
        </w:tc>
        <w:tc>
          <w:tcPr>
            <w:tcW w:w="1562" w:type="dxa"/>
          </w:tcPr>
          <w:p w14:paraId="4E491A28" w14:textId="77777777" w:rsidR="00B14A68" w:rsidRPr="00594470" w:rsidRDefault="00B14A68" w:rsidP="004C54C8">
            <w:pPr>
              <w:pStyle w:val="Brdtekst"/>
            </w:pPr>
          </w:p>
        </w:tc>
      </w:tr>
      <w:tr w:rsidR="00B14A68" w:rsidRPr="00594470" w14:paraId="4E491A2D" w14:textId="77777777" w:rsidTr="00A42EFA">
        <w:tc>
          <w:tcPr>
            <w:tcW w:w="6178" w:type="dxa"/>
            <w:shd w:val="clear" w:color="auto" w:fill="auto"/>
          </w:tcPr>
          <w:p w14:paraId="4E491A2A" w14:textId="77777777" w:rsidR="00B14A68" w:rsidRPr="00594470" w:rsidRDefault="00B14A68" w:rsidP="004C54C8">
            <w:pPr>
              <w:pStyle w:val="Brdtekst"/>
            </w:pPr>
            <w:r w:rsidRPr="00594470">
              <w:t>Do you accept to prepare a CMP to be acceptable for the purchase authority?</w:t>
            </w:r>
          </w:p>
        </w:tc>
        <w:tc>
          <w:tcPr>
            <w:tcW w:w="1757" w:type="dxa"/>
            <w:shd w:val="clear" w:color="auto" w:fill="auto"/>
          </w:tcPr>
          <w:p w14:paraId="4E491A2B" w14:textId="77777777" w:rsidR="00B14A68" w:rsidRPr="00594470" w:rsidRDefault="00B14A68" w:rsidP="004C54C8">
            <w:pPr>
              <w:pStyle w:val="Brdtekst"/>
            </w:pPr>
          </w:p>
        </w:tc>
        <w:tc>
          <w:tcPr>
            <w:tcW w:w="1562" w:type="dxa"/>
          </w:tcPr>
          <w:p w14:paraId="4E491A2C" w14:textId="77777777" w:rsidR="00B14A68" w:rsidRPr="00594470" w:rsidRDefault="00B14A68" w:rsidP="004C54C8">
            <w:pPr>
              <w:pStyle w:val="Brdtekst"/>
            </w:pPr>
          </w:p>
        </w:tc>
      </w:tr>
      <w:tr w:rsidR="00B14A68" w:rsidRPr="00594470" w14:paraId="4E491A31" w14:textId="77777777" w:rsidTr="00A42EFA">
        <w:tc>
          <w:tcPr>
            <w:tcW w:w="6178" w:type="dxa"/>
            <w:shd w:val="clear" w:color="auto" w:fill="auto"/>
          </w:tcPr>
          <w:p w14:paraId="4E491A2E" w14:textId="77777777" w:rsidR="00B14A68" w:rsidRPr="00594470" w:rsidRDefault="00B14A68" w:rsidP="004C54C8">
            <w:pPr>
              <w:pStyle w:val="Brdtekst"/>
            </w:pPr>
            <w:r w:rsidRPr="00594470">
              <w:t>Do you have procedures to control the Configuration of your products?</w:t>
            </w:r>
          </w:p>
        </w:tc>
        <w:tc>
          <w:tcPr>
            <w:tcW w:w="1757" w:type="dxa"/>
            <w:shd w:val="clear" w:color="auto" w:fill="auto"/>
          </w:tcPr>
          <w:p w14:paraId="4E491A2F" w14:textId="77777777" w:rsidR="00B14A68" w:rsidRPr="00594470" w:rsidRDefault="00B14A68" w:rsidP="004C54C8">
            <w:pPr>
              <w:pStyle w:val="Brdtekst"/>
            </w:pPr>
          </w:p>
        </w:tc>
        <w:tc>
          <w:tcPr>
            <w:tcW w:w="1562" w:type="dxa"/>
          </w:tcPr>
          <w:p w14:paraId="4E491A30" w14:textId="77777777" w:rsidR="00B14A68" w:rsidRPr="00594470" w:rsidRDefault="00B14A68" w:rsidP="004C54C8">
            <w:pPr>
              <w:pStyle w:val="Brdtekst"/>
            </w:pPr>
          </w:p>
        </w:tc>
      </w:tr>
    </w:tbl>
    <w:p w14:paraId="4E491A32" w14:textId="77777777" w:rsidR="00CE226E" w:rsidRDefault="00B95C9D" w:rsidP="00CE226E">
      <w:pPr>
        <w:pStyle w:val="Overskrift1"/>
        <w:rPr>
          <w:rFonts w:ascii="Times New Roman" w:hAnsi="Times New Roman"/>
          <w:sz w:val="28"/>
          <w:szCs w:val="28"/>
        </w:rPr>
      </w:pPr>
      <w:r w:rsidRPr="003107BD">
        <w:rPr>
          <w:rFonts w:ascii="Times New Roman" w:hAnsi="Times New Roman"/>
          <w:sz w:val="28"/>
          <w:szCs w:val="28"/>
        </w:rPr>
        <w:t>D</w:t>
      </w:r>
      <w:r w:rsidR="00C56537" w:rsidRPr="003107BD">
        <w:rPr>
          <w:rFonts w:ascii="Times New Roman" w:hAnsi="Times New Roman"/>
          <w:sz w:val="28"/>
          <w:szCs w:val="28"/>
        </w:rPr>
        <w:t>esign and development</w:t>
      </w:r>
      <w:r w:rsidR="00BB341F" w:rsidRPr="003107BD">
        <w:rPr>
          <w:rFonts w:ascii="Times New Roman" w:hAnsi="Times New Roman"/>
          <w:sz w:val="28"/>
          <w:szCs w:val="28"/>
        </w:rPr>
        <w:t xml:space="preserve"> (D&amp;D)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1"/>
        <w:gridCol w:w="1650"/>
        <w:gridCol w:w="1576"/>
      </w:tblGrid>
      <w:tr w:rsidR="00101A30" w:rsidRPr="00594470" w14:paraId="4E491A36" w14:textId="77777777" w:rsidTr="00A42EFA">
        <w:tc>
          <w:tcPr>
            <w:tcW w:w="6271" w:type="dxa"/>
            <w:shd w:val="clear" w:color="auto" w:fill="auto"/>
          </w:tcPr>
          <w:p w14:paraId="4E491A33" w14:textId="77777777" w:rsidR="00101A30" w:rsidRPr="00C411BD" w:rsidRDefault="00101A30" w:rsidP="007C31A1">
            <w:pPr>
              <w:pStyle w:val="Brdtekstpaaflgende"/>
              <w:rPr>
                <w:b/>
              </w:rPr>
            </w:pPr>
            <w:r w:rsidRPr="00594470">
              <w:rPr>
                <w:b/>
              </w:rPr>
              <w:t>Questions D&amp;D - process</w:t>
            </w:r>
          </w:p>
        </w:tc>
        <w:tc>
          <w:tcPr>
            <w:tcW w:w="1650" w:type="dxa"/>
            <w:shd w:val="clear" w:color="auto" w:fill="auto"/>
          </w:tcPr>
          <w:p w14:paraId="4E491A34" w14:textId="77777777" w:rsidR="00101A30" w:rsidRPr="00594470" w:rsidRDefault="00101A30" w:rsidP="005910F6">
            <w:pPr>
              <w:pStyle w:val="Brdtekst"/>
              <w:jc w:val="center"/>
              <w:rPr>
                <w:b/>
              </w:rPr>
            </w:pPr>
            <w:r w:rsidRPr="00594470">
              <w:rPr>
                <w:b/>
              </w:rPr>
              <w:t>Yes</w:t>
            </w:r>
          </w:p>
        </w:tc>
        <w:tc>
          <w:tcPr>
            <w:tcW w:w="1576" w:type="dxa"/>
          </w:tcPr>
          <w:p w14:paraId="4E491A35" w14:textId="77777777" w:rsidR="00101A30" w:rsidRPr="00594470" w:rsidRDefault="00101A30" w:rsidP="005910F6">
            <w:pPr>
              <w:pStyle w:val="Brdtekst"/>
              <w:jc w:val="center"/>
              <w:rPr>
                <w:b/>
              </w:rPr>
            </w:pPr>
            <w:r w:rsidRPr="00594470">
              <w:rPr>
                <w:b/>
              </w:rPr>
              <w:t>No</w:t>
            </w:r>
          </w:p>
        </w:tc>
      </w:tr>
      <w:tr w:rsidR="00101A30" w:rsidRPr="00594470" w14:paraId="4E491A3A" w14:textId="77777777" w:rsidTr="00A42EFA">
        <w:tc>
          <w:tcPr>
            <w:tcW w:w="6271" w:type="dxa"/>
            <w:shd w:val="clear" w:color="auto" w:fill="auto"/>
          </w:tcPr>
          <w:p w14:paraId="4E491A37" w14:textId="77777777" w:rsidR="00101A30" w:rsidRPr="00594470" w:rsidRDefault="00101A30" w:rsidP="004C54C8">
            <w:pPr>
              <w:pStyle w:val="Brdtekst"/>
            </w:pPr>
            <w:r w:rsidRPr="00594470">
              <w:t>Do you identify and determine the appropriate D&amp;D stages?</w:t>
            </w:r>
          </w:p>
        </w:tc>
        <w:tc>
          <w:tcPr>
            <w:tcW w:w="1650" w:type="dxa"/>
            <w:shd w:val="clear" w:color="auto" w:fill="auto"/>
          </w:tcPr>
          <w:p w14:paraId="4E491A38" w14:textId="77777777" w:rsidR="00101A30" w:rsidRPr="00594470" w:rsidRDefault="00101A30" w:rsidP="004C54C8">
            <w:pPr>
              <w:pStyle w:val="Brdtekst"/>
            </w:pPr>
          </w:p>
        </w:tc>
        <w:tc>
          <w:tcPr>
            <w:tcW w:w="1576" w:type="dxa"/>
          </w:tcPr>
          <w:p w14:paraId="4E491A39" w14:textId="77777777" w:rsidR="00101A30" w:rsidRPr="00594470" w:rsidRDefault="00101A30" w:rsidP="004C54C8">
            <w:pPr>
              <w:pStyle w:val="Brdtekst"/>
            </w:pPr>
          </w:p>
        </w:tc>
      </w:tr>
      <w:tr w:rsidR="00101A30" w:rsidRPr="00594470" w14:paraId="4E491A3E" w14:textId="77777777" w:rsidTr="00A42EFA">
        <w:tc>
          <w:tcPr>
            <w:tcW w:w="6271" w:type="dxa"/>
            <w:shd w:val="clear" w:color="auto" w:fill="auto"/>
          </w:tcPr>
          <w:p w14:paraId="4E491A3B" w14:textId="77777777" w:rsidR="00101A30" w:rsidRPr="00594470" w:rsidRDefault="00101A30" w:rsidP="004C54C8">
            <w:pPr>
              <w:pStyle w:val="Brdtekst"/>
            </w:pPr>
            <w:r w:rsidRPr="00594470">
              <w:t>Do you have appropriate reviews for each D&amp;D stage?</w:t>
            </w:r>
          </w:p>
        </w:tc>
        <w:tc>
          <w:tcPr>
            <w:tcW w:w="1650" w:type="dxa"/>
            <w:shd w:val="clear" w:color="auto" w:fill="auto"/>
          </w:tcPr>
          <w:p w14:paraId="4E491A3C" w14:textId="77777777" w:rsidR="00101A30" w:rsidRPr="00594470" w:rsidRDefault="00101A30" w:rsidP="004C54C8">
            <w:pPr>
              <w:pStyle w:val="Brdtekst"/>
            </w:pPr>
          </w:p>
        </w:tc>
        <w:tc>
          <w:tcPr>
            <w:tcW w:w="1576" w:type="dxa"/>
          </w:tcPr>
          <w:p w14:paraId="4E491A3D" w14:textId="77777777" w:rsidR="00101A30" w:rsidRPr="00594470" w:rsidRDefault="00101A30" w:rsidP="004C54C8">
            <w:pPr>
              <w:pStyle w:val="Brdtekst"/>
            </w:pPr>
          </w:p>
        </w:tc>
      </w:tr>
      <w:tr w:rsidR="00101A30" w:rsidRPr="00594470" w14:paraId="4E491A42" w14:textId="77777777" w:rsidTr="00A42EFA">
        <w:tc>
          <w:tcPr>
            <w:tcW w:w="6271" w:type="dxa"/>
            <w:shd w:val="clear" w:color="auto" w:fill="auto"/>
          </w:tcPr>
          <w:p w14:paraId="4E491A3F" w14:textId="77777777" w:rsidR="00101A30" w:rsidRPr="00594470" w:rsidRDefault="00101A30" w:rsidP="004C54C8">
            <w:pPr>
              <w:pStyle w:val="Brdtekst"/>
            </w:pPr>
            <w:r w:rsidRPr="00594470">
              <w:t>Do you have appropriate verification for each D&amp;D stage?</w:t>
            </w:r>
          </w:p>
        </w:tc>
        <w:tc>
          <w:tcPr>
            <w:tcW w:w="1650" w:type="dxa"/>
            <w:shd w:val="clear" w:color="auto" w:fill="auto"/>
          </w:tcPr>
          <w:p w14:paraId="4E491A40" w14:textId="77777777" w:rsidR="00101A30" w:rsidRPr="00594470" w:rsidRDefault="00101A30" w:rsidP="004C54C8">
            <w:pPr>
              <w:pStyle w:val="Brdtekst"/>
            </w:pPr>
          </w:p>
        </w:tc>
        <w:tc>
          <w:tcPr>
            <w:tcW w:w="1576" w:type="dxa"/>
          </w:tcPr>
          <w:p w14:paraId="4E491A41" w14:textId="77777777" w:rsidR="00101A30" w:rsidRPr="00594470" w:rsidRDefault="00101A30" w:rsidP="004C54C8">
            <w:pPr>
              <w:pStyle w:val="Brdtekst"/>
            </w:pPr>
          </w:p>
        </w:tc>
      </w:tr>
      <w:tr w:rsidR="00101A30" w:rsidRPr="00594470" w14:paraId="4E491A46" w14:textId="77777777" w:rsidTr="00A42EFA">
        <w:tc>
          <w:tcPr>
            <w:tcW w:w="6271" w:type="dxa"/>
            <w:shd w:val="clear" w:color="auto" w:fill="auto"/>
          </w:tcPr>
          <w:p w14:paraId="4E491A43" w14:textId="77777777" w:rsidR="00101A30" w:rsidRPr="00594470" w:rsidRDefault="00101A30" w:rsidP="004C54C8">
            <w:pPr>
              <w:pStyle w:val="Brdtekst"/>
            </w:pPr>
            <w:r w:rsidRPr="00594470">
              <w:t>Do you have appropriate validation for each D&amp;D stage?</w:t>
            </w:r>
          </w:p>
        </w:tc>
        <w:tc>
          <w:tcPr>
            <w:tcW w:w="1650" w:type="dxa"/>
            <w:shd w:val="clear" w:color="auto" w:fill="auto"/>
          </w:tcPr>
          <w:p w14:paraId="4E491A44" w14:textId="77777777" w:rsidR="00101A30" w:rsidRPr="00594470" w:rsidRDefault="00101A30" w:rsidP="004C54C8">
            <w:pPr>
              <w:pStyle w:val="Brdtekst"/>
            </w:pPr>
          </w:p>
        </w:tc>
        <w:tc>
          <w:tcPr>
            <w:tcW w:w="1576" w:type="dxa"/>
          </w:tcPr>
          <w:p w14:paraId="4E491A45" w14:textId="77777777" w:rsidR="00101A30" w:rsidRPr="00594470" w:rsidRDefault="00101A30" w:rsidP="004C54C8">
            <w:pPr>
              <w:pStyle w:val="Brdtekst"/>
            </w:pPr>
          </w:p>
        </w:tc>
      </w:tr>
      <w:tr w:rsidR="00101A30" w:rsidRPr="00594470" w14:paraId="4E491A4A" w14:textId="77777777" w:rsidTr="00A42EFA">
        <w:tc>
          <w:tcPr>
            <w:tcW w:w="6271" w:type="dxa"/>
            <w:shd w:val="clear" w:color="auto" w:fill="auto"/>
          </w:tcPr>
          <w:p w14:paraId="4E491A47" w14:textId="77777777" w:rsidR="00101A30" w:rsidRPr="00594470" w:rsidRDefault="00101A30" w:rsidP="004C54C8">
            <w:pPr>
              <w:pStyle w:val="Brdtekstpaaflgende"/>
            </w:pPr>
            <w:r w:rsidRPr="00594470">
              <w:t>Do you have a planned input for each D&amp;D stage?</w:t>
            </w:r>
          </w:p>
        </w:tc>
        <w:tc>
          <w:tcPr>
            <w:tcW w:w="1650" w:type="dxa"/>
            <w:shd w:val="clear" w:color="auto" w:fill="auto"/>
          </w:tcPr>
          <w:p w14:paraId="4E491A48" w14:textId="77777777" w:rsidR="00101A30" w:rsidRPr="00594470" w:rsidRDefault="00101A30" w:rsidP="004C54C8">
            <w:pPr>
              <w:pStyle w:val="Brdtekst"/>
              <w:rPr>
                <w:u w:val="single"/>
              </w:rPr>
            </w:pPr>
          </w:p>
        </w:tc>
        <w:tc>
          <w:tcPr>
            <w:tcW w:w="1576" w:type="dxa"/>
          </w:tcPr>
          <w:p w14:paraId="4E491A49" w14:textId="77777777" w:rsidR="00101A30" w:rsidRPr="00594470" w:rsidRDefault="00101A30" w:rsidP="004C54C8">
            <w:pPr>
              <w:pStyle w:val="Brdtekst"/>
              <w:rPr>
                <w:u w:val="single"/>
              </w:rPr>
            </w:pPr>
          </w:p>
        </w:tc>
      </w:tr>
      <w:tr w:rsidR="00101A30" w:rsidRPr="00594470" w14:paraId="4E491A4E" w14:textId="77777777" w:rsidTr="00A42EFA">
        <w:tc>
          <w:tcPr>
            <w:tcW w:w="6271" w:type="dxa"/>
            <w:shd w:val="clear" w:color="auto" w:fill="auto"/>
          </w:tcPr>
          <w:p w14:paraId="4E491A4B" w14:textId="77777777" w:rsidR="00101A30" w:rsidRPr="00594470" w:rsidRDefault="00101A30" w:rsidP="004C54C8">
            <w:pPr>
              <w:pStyle w:val="Brdtekstpaaflgende"/>
            </w:pPr>
            <w:r w:rsidRPr="00594470">
              <w:t>Do you have a planned output for each D&amp;D stage?</w:t>
            </w:r>
          </w:p>
        </w:tc>
        <w:tc>
          <w:tcPr>
            <w:tcW w:w="1650" w:type="dxa"/>
            <w:shd w:val="clear" w:color="auto" w:fill="auto"/>
          </w:tcPr>
          <w:p w14:paraId="4E491A4C" w14:textId="77777777" w:rsidR="00101A30" w:rsidRPr="00594470" w:rsidRDefault="00101A30" w:rsidP="004C54C8">
            <w:pPr>
              <w:pStyle w:val="Brdtekst"/>
              <w:rPr>
                <w:u w:val="single"/>
              </w:rPr>
            </w:pPr>
          </w:p>
        </w:tc>
        <w:tc>
          <w:tcPr>
            <w:tcW w:w="1576" w:type="dxa"/>
          </w:tcPr>
          <w:p w14:paraId="4E491A4D" w14:textId="77777777" w:rsidR="00101A30" w:rsidRPr="00594470" w:rsidRDefault="00101A30" w:rsidP="004C54C8">
            <w:pPr>
              <w:pStyle w:val="Brdtekst"/>
              <w:rPr>
                <w:u w:val="single"/>
              </w:rPr>
            </w:pPr>
          </w:p>
        </w:tc>
      </w:tr>
      <w:tr w:rsidR="00663280" w:rsidRPr="00594470" w14:paraId="4E491A52" w14:textId="77777777" w:rsidTr="00A42EFA">
        <w:tc>
          <w:tcPr>
            <w:tcW w:w="6271" w:type="dxa"/>
            <w:shd w:val="clear" w:color="auto" w:fill="auto"/>
          </w:tcPr>
          <w:p w14:paraId="4E491A4F" w14:textId="77777777" w:rsidR="00663280" w:rsidRPr="00594470" w:rsidRDefault="00663280" w:rsidP="004C54C8">
            <w:pPr>
              <w:pStyle w:val="Brdtekstpaaflgende"/>
            </w:pPr>
            <w:r w:rsidRPr="00594470">
              <w:t xml:space="preserve">Do you </w:t>
            </w:r>
            <w:r>
              <w:t>have a Measuring Management System</w:t>
            </w:r>
            <w:r w:rsidRPr="00594470">
              <w:t>?</w:t>
            </w:r>
          </w:p>
        </w:tc>
        <w:tc>
          <w:tcPr>
            <w:tcW w:w="1650" w:type="dxa"/>
            <w:shd w:val="clear" w:color="auto" w:fill="auto"/>
          </w:tcPr>
          <w:p w14:paraId="4E491A50" w14:textId="77777777" w:rsidR="00663280" w:rsidRPr="00594470" w:rsidRDefault="00663280" w:rsidP="004C54C8">
            <w:pPr>
              <w:pStyle w:val="Brdtekst"/>
              <w:rPr>
                <w:u w:val="single"/>
              </w:rPr>
            </w:pPr>
          </w:p>
        </w:tc>
        <w:tc>
          <w:tcPr>
            <w:tcW w:w="1576" w:type="dxa"/>
          </w:tcPr>
          <w:p w14:paraId="4E491A51" w14:textId="77777777" w:rsidR="00663280" w:rsidRPr="00594470" w:rsidRDefault="00663280" w:rsidP="004C54C8">
            <w:pPr>
              <w:pStyle w:val="Brdtekst"/>
              <w:rPr>
                <w:u w:val="single"/>
              </w:rPr>
            </w:pPr>
          </w:p>
        </w:tc>
      </w:tr>
      <w:tr w:rsidR="00101A30" w:rsidRPr="00594470" w14:paraId="4E491A56" w14:textId="77777777" w:rsidTr="00A42EFA">
        <w:tc>
          <w:tcPr>
            <w:tcW w:w="6271" w:type="dxa"/>
            <w:shd w:val="clear" w:color="auto" w:fill="auto"/>
          </w:tcPr>
          <w:p w14:paraId="4E491A53" w14:textId="77777777" w:rsidR="00101A30" w:rsidRPr="00594470" w:rsidRDefault="00101A30" w:rsidP="004C54C8">
            <w:pPr>
              <w:pStyle w:val="Brdtekstpaaflgende"/>
            </w:pPr>
            <w:r w:rsidRPr="00594470">
              <w:t>Will output be provided in a form that enables verification against inputs?</w:t>
            </w:r>
          </w:p>
        </w:tc>
        <w:tc>
          <w:tcPr>
            <w:tcW w:w="1650" w:type="dxa"/>
            <w:shd w:val="clear" w:color="auto" w:fill="auto"/>
          </w:tcPr>
          <w:p w14:paraId="4E491A54" w14:textId="77777777" w:rsidR="00101A30" w:rsidRPr="00594470" w:rsidRDefault="00101A30" w:rsidP="004C54C8">
            <w:pPr>
              <w:pStyle w:val="Brdtekst"/>
              <w:rPr>
                <w:u w:val="single"/>
              </w:rPr>
            </w:pPr>
          </w:p>
        </w:tc>
        <w:tc>
          <w:tcPr>
            <w:tcW w:w="1576" w:type="dxa"/>
          </w:tcPr>
          <w:p w14:paraId="4E491A55" w14:textId="77777777" w:rsidR="00101A30" w:rsidRPr="00594470" w:rsidRDefault="00101A30" w:rsidP="004C54C8">
            <w:pPr>
              <w:pStyle w:val="Brdtekst"/>
              <w:rPr>
                <w:u w:val="single"/>
              </w:rPr>
            </w:pPr>
          </w:p>
        </w:tc>
      </w:tr>
      <w:tr w:rsidR="00CB4514" w:rsidRPr="00594470" w14:paraId="4E491A5A" w14:textId="77777777" w:rsidTr="00A42EFA">
        <w:tc>
          <w:tcPr>
            <w:tcW w:w="6271" w:type="dxa"/>
            <w:shd w:val="clear" w:color="auto" w:fill="auto"/>
          </w:tcPr>
          <w:p w14:paraId="4E491A57" w14:textId="77777777" w:rsidR="00CB4514" w:rsidRPr="00594470" w:rsidRDefault="00CB4514" w:rsidP="004C54C8">
            <w:pPr>
              <w:pStyle w:val="Brdtekstpaaflgende"/>
            </w:pPr>
            <w:r w:rsidRPr="00594470">
              <w:rPr>
                <w:b/>
              </w:rPr>
              <w:t>Reviews</w:t>
            </w:r>
          </w:p>
        </w:tc>
        <w:tc>
          <w:tcPr>
            <w:tcW w:w="1650" w:type="dxa"/>
            <w:shd w:val="clear" w:color="auto" w:fill="auto"/>
          </w:tcPr>
          <w:p w14:paraId="4E491A58" w14:textId="77777777" w:rsidR="00CB4514" w:rsidRPr="00594470" w:rsidRDefault="00CB4514" w:rsidP="00CB4514">
            <w:pPr>
              <w:pStyle w:val="Brdtekst"/>
              <w:jc w:val="center"/>
              <w:rPr>
                <w:b/>
              </w:rPr>
            </w:pPr>
            <w:r w:rsidRPr="00594470">
              <w:rPr>
                <w:b/>
              </w:rPr>
              <w:t>Yes</w:t>
            </w:r>
          </w:p>
        </w:tc>
        <w:tc>
          <w:tcPr>
            <w:tcW w:w="1576" w:type="dxa"/>
          </w:tcPr>
          <w:p w14:paraId="4E491A59" w14:textId="77777777" w:rsidR="00CB4514" w:rsidRPr="00594470" w:rsidRDefault="00CB4514" w:rsidP="00CB4514">
            <w:pPr>
              <w:pStyle w:val="Brdtekst"/>
              <w:jc w:val="center"/>
              <w:rPr>
                <w:b/>
              </w:rPr>
            </w:pPr>
            <w:r w:rsidRPr="00594470">
              <w:rPr>
                <w:b/>
              </w:rPr>
              <w:t>No</w:t>
            </w:r>
          </w:p>
        </w:tc>
      </w:tr>
      <w:tr w:rsidR="00CB4514" w:rsidRPr="00594470" w14:paraId="4E491A5E" w14:textId="77777777" w:rsidTr="00A42EFA">
        <w:tc>
          <w:tcPr>
            <w:tcW w:w="6271" w:type="dxa"/>
            <w:shd w:val="clear" w:color="auto" w:fill="auto"/>
          </w:tcPr>
          <w:p w14:paraId="4E491A5B" w14:textId="77777777" w:rsidR="00CB4514" w:rsidRPr="00594470" w:rsidRDefault="00CB4514" w:rsidP="004C54C8">
            <w:pPr>
              <w:pStyle w:val="Brdtekstpaaflgende"/>
              <w:rPr>
                <w:b/>
              </w:rPr>
            </w:pPr>
            <w:r w:rsidRPr="00594470">
              <w:t>Do you determine suitable stages for systematic reviews of the D&amp;D?</w:t>
            </w:r>
          </w:p>
        </w:tc>
        <w:tc>
          <w:tcPr>
            <w:tcW w:w="1650" w:type="dxa"/>
            <w:shd w:val="clear" w:color="auto" w:fill="auto"/>
          </w:tcPr>
          <w:p w14:paraId="4E491A5C" w14:textId="77777777" w:rsidR="00CB4514" w:rsidRPr="00594470" w:rsidRDefault="00CB4514" w:rsidP="004C54C8">
            <w:pPr>
              <w:pStyle w:val="Brdtekst"/>
              <w:rPr>
                <w:u w:val="single"/>
              </w:rPr>
            </w:pPr>
          </w:p>
        </w:tc>
        <w:tc>
          <w:tcPr>
            <w:tcW w:w="1576" w:type="dxa"/>
          </w:tcPr>
          <w:p w14:paraId="4E491A5D" w14:textId="77777777" w:rsidR="00CB4514" w:rsidRPr="00594470" w:rsidRDefault="00CB4514" w:rsidP="004C54C8">
            <w:pPr>
              <w:pStyle w:val="Brdtekst"/>
              <w:rPr>
                <w:u w:val="single"/>
              </w:rPr>
            </w:pPr>
          </w:p>
        </w:tc>
      </w:tr>
      <w:tr w:rsidR="00CB4514" w:rsidRPr="00594470" w14:paraId="4E491A62" w14:textId="77777777" w:rsidTr="00A42EFA">
        <w:tc>
          <w:tcPr>
            <w:tcW w:w="6271" w:type="dxa"/>
            <w:shd w:val="clear" w:color="auto" w:fill="auto"/>
          </w:tcPr>
          <w:p w14:paraId="4E491A5F" w14:textId="77777777" w:rsidR="00CB4514" w:rsidRPr="00594470" w:rsidRDefault="00CB4514" w:rsidP="004C54C8">
            <w:pPr>
              <w:pStyle w:val="Brdtekstpaaflgende"/>
            </w:pPr>
            <w:r w:rsidRPr="00594470">
              <w:t xml:space="preserve">Do you identify </w:t>
            </w:r>
            <w:r w:rsidR="00EE4A84">
              <w:t xml:space="preserve">issues or </w:t>
            </w:r>
            <w:r w:rsidRPr="00594470">
              <w:t>problems and propose necessary actions?</w:t>
            </w:r>
          </w:p>
        </w:tc>
        <w:tc>
          <w:tcPr>
            <w:tcW w:w="1650" w:type="dxa"/>
            <w:shd w:val="clear" w:color="auto" w:fill="auto"/>
          </w:tcPr>
          <w:p w14:paraId="4E491A60" w14:textId="77777777" w:rsidR="00CB4514" w:rsidRPr="00594470" w:rsidRDefault="00CB4514" w:rsidP="004C54C8">
            <w:pPr>
              <w:pStyle w:val="Brdtekst"/>
              <w:rPr>
                <w:u w:val="single"/>
              </w:rPr>
            </w:pPr>
          </w:p>
        </w:tc>
        <w:tc>
          <w:tcPr>
            <w:tcW w:w="1576" w:type="dxa"/>
          </w:tcPr>
          <w:p w14:paraId="4E491A61" w14:textId="77777777" w:rsidR="00CB4514" w:rsidRPr="00594470" w:rsidRDefault="00CB4514" w:rsidP="004C54C8">
            <w:pPr>
              <w:pStyle w:val="Brdtekst"/>
              <w:rPr>
                <w:u w:val="single"/>
              </w:rPr>
            </w:pPr>
          </w:p>
        </w:tc>
      </w:tr>
      <w:tr w:rsidR="00CB4514" w:rsidRPr="00594470" w14:paraId="4E491A66" w14:textId="77777777" w:rsidTr="00A42EFA">
        <w:tc>
          <w:tcPr>
            <w:tcW w:w="6271" w:type="dxa"/>
            <w:shd w:val="clear" w:color="auto" w:fill="auto"/>
          </w:tcPr>
          <w:p w14:paraId="4E491A63" w14:textId="77777777" w:rsidR="00CB4514" w:rsidRPr="00594470" w:rsidRDefault="00CB4514" w:rsidP="004C54C8">
            <w:pPr>
              <w:pStyle w:val="Brdtekstpaaflgende"/>
            </w:pPr>
            <w:r w:rsidRPr="00594470">
              <w:t>Do you involve representatives of functions concerned with the different D&amp;D stages?</w:t>
            </w:r>
          </w:p>
        </w:tc>
        <w:tc>
          <w:tcPr>
            <w:tcW w:w="1650" w:type="dxa"/>
            <w:shd w:val="clear" w:color="auto" w:fill="auto"/>
          </w:tcPr>
          <w:p w14:paraId="4E491A64" w14:textId="77777777" w:rsidR="00CB4514" w:rsidRPr="00594470" w:rsidRDefault="00CB4514" w:rsidP="004C54C8">
            <w:pPr>
              <w:pStyle w:val="Brdtekst"/>
              <w:rPr>
                <w:u w:val="single"/>
              </w:rPr>
            </w:pPr>
          </w:p>
        </w:tc>
        <w:tc>
          <w:tcPr>
            <w:tcW w:w="1576" w:type="dxa"/>
          </w:tcPr>
          <w:p w14:paraId="4E491A65" w14:textId="77777777" w:rsidR="00CB4514" w:rsidRPr="00594470" w:rsidRDefault="00CB4514" w:rsidP="004C54C8">
            <w:pPr>
              <w:pStyle w:val="Brdtekst"/>
              <w:rPr>
                <w:u w:val="single"/>
              </w:rPr>
            </w:pPr>
          </w:p>
        </w:tc>
      </w:tr>
      <w:tr w:rsidR="00CB4514" w:rsidRPr="00594470" w14:paraId="4E491A6A" w14:textId="77777777" w:rsidTr="00A42EFA">
        <w:trPr>
          <w:trHeight w:val="408"/>
        </w:trPr>
        <w:tc>
          <w:tcPr>
            <w:tcW w:w="6271" w:type="dxa"/>
            <w:shd w:val="clear" w:color="auto" w:fill="auto"/>
          </w:tcPr>
          <w:p w14:paraId="4E491A67" w14:textId="77777777" w:rsidR="00CB4514" w:rsidRPr="00594470" w:rsidRDefault="00CB4514" w:rsidP="0037575C">
            <w:pPr>
              <w:pStyle w:val="Brdtekstpaaflgende"/>
            </w:pPr>
            <w:r w:rsidRPr="00594470">
              <w:t>Do you record the results from the reviews?</w:t>
            </w:r>
          </w:p>
        </w:tc>
        <w:tc>
          <w:tcPr>
            <w:tcW w:w="1650" w:type="dxa"/>
            <w:shd w:val="clear" w:color="auto" w:fill="auto"/>
          </w:tcPr>
          <w:p w14:paraId="4E491A68" w14:textId="77777777" w:rsidR="00CB4514" w:rsidRPr="00594470" w:rsidRDefault="00CB4514" w:rsidP="0037575C">
            <w:pPr>
              <w:pStyle w:val="Brdtekstpaaflgende"/>
            </w:pPr>
          </w:p>
        </w:tc>
        <w:tc>
          <w:tcPr>
            <w:tcW w:w="1576" w:type="dxa"/>
          </w:tcPr>
          <w:p w14:paraId="4E491A69" w14:textId="77777777" w:rsidR="00CB4514" w:rsidRPr="00594470" w:rsidRDefault="00CB4514" w:rsidP="0037575C">
            <w:pPr>
              <w:pStyle w:val="Brdtekst"/>
            </w:pPr>
          </w:p>
        </w:tc>
      </w:tr>
      <w:tr w:rsidR="00CB4514" w:rsidRPr="00594470" w14:paraId="4E491A6E" w14:textId="77777777" w:rsidTr="00A42EFA">
        <w:tc>
          <w:tcPr>
            <w:tcW w:w="6271" w:type="dxa"/>
            <w:shd w:val="clear" w:color="auto" w:fill="auto"/>
          </w:tcPr>
          <w:p w14:paraId="4E491A6B" w14:textId="77777777" w:rsidR="00CB4514" w:rsidRPr="00594470" w:rsidRDefault="00CB4514" w:rsidP="0037575C">
            <w:pPr>
              <w:pStyle w:val="Brdtekstpaaflgende"/>
            </w:pPr>
            <w:r w:rsidRPr="00594470">
              <w:t>Do you make use of a</w:t>
            </w:r>
            <w:r w:rsidR="00C954D0" w:rsidRPr="00594470">
              <w:t>n</w:t>
            </w:r>
            <w:r w:rsidRPr="00594470">
              <w:t xml:space="preserve"> action-list from the reviews?</w:t>
            </w:r>
          </w:p>
        </w:tc>
        <w:tc>
          <w:tcPr>
            <w:tcW w:w="1650" w:type="dxa"/>
            <w:shd w:val="clear" w:color="auto" w:fill="auto"/>
          </w:tcPr>
          <w:p w14:paraId="4E491A6C" w14:textId="77777777" w:rsidR="00CB4514" w:rsidRPr="00594470" w:rsidRDefault="00CB4514" w:rsidP="0037575C">
            <w:pPr>
              <w:pStyle w:val="Brdtekst"/>
            </w:pPr>
          </w:p>
        </w:tc>
        <w:tc>
          <w:tcPr>
            <w:tcW w:w="1576" w:type="dxa"/>
          </w:tcPr>
          <w:p w14:paraId="4E491A6D" w14:textId="77777777" w:rsidR="00CB4514" w:rsidRPr="00594470" w:rsidRDefault="00CB4514" w:rsidP="0037575C">
            <w:pPr>
              <w:pStyle w:val="Brdtekstpaaflgende"/>
            </w:pPr>
          </w:p>
        </w:tc>
      </w:tr>
      <w:tr w:rsidR="00CB4514" w:rsidRPr="00594470" w14:paraId="4E491A72" w14:textId="77777777" w:rsidTr="00A42EFA">
        <w:tc>
          <w:tcPr>
            <w:tcW w:w="6271" w:type="dxa"/>
            <w:shd w:val="clear" w:color="auto" w:fill="auto"/>
          </w:tcPr>
          <w:p w14:paraId="4E491A6F" w14:textId="77777777" w:rsidR="00CB4514" w:rsidRPr="00594470" w:rsidRDefault="00CB4514" w:rsidP="005D6DE4">
            <w:pPr>
              <w:pStyle w:val="Brdtekstpaaflgende"/>
              <w:overflowPunct/>
              <w:autoSpaceDE/>
              <w:autoSpaceDN/>
              <w:adjustRightInd/>
              <w:textAlignment w:val="auto"/>
            </w:pPr>
            <w:r w:rsidRPr="00594470">
              <w:rPr>
                <w:b/>
              </w:rPr>
              <w:t>Verifications</w:t>
            </w:r>
          </w:p>
        </w:tc>
        <w:tc>
          <w:tcPr>
            <w:tcW w:w="1650" w:type="dxa"/>
            <w:shd w:val="clear" w:color="auto" w:fill="auto"/>
          </w:tcPr>
          <w:p w14:paraId="4E491A70" w14:textId="77777777" w:rsidR="00CB4514" w:rsidRPr="00594470" w:rsidRDefault="00CB4514" w:rsidP="00CB4514">
            <w:pPr>
              <w:pStyle w:val="Brdtekst"/>
              <w:jc w:val="center"/>
              <w:rPr>
                <w:b/>
              </w:rPr>
            </w:pPr>
            <w:r w:rsidRPr="00594470">
              <w:rPr>
                <w:b/>
              </w:rPr>
              <w:t>Yes</w:t>
            </w:r>
          </w:p>
        </w:tc>
        <w:tc>
          <w:tcPr>
            <w:tcW w:w="1576" w:type="dxa"/>
          </w:tcPr>
          <w:p w14:paraId="4E491A71" w14:textId="77777777" w:rsidR="00CB4514" w:rsidRPr="00594470" w:rsidRDefault="00CB4514" w:rsidP="00CB4514">
            <w:pPr>
              <w:pStyle w:val="Brdtekst"/>
              <w:jc w:val="center"/>
              <w:rPr>
                <w:b/>
              </w:rPr>
            </w:pPr>
            <w:r w:rsidRPr="00594470">
              <w:rPr>
                <w:b/>
              </w:rPr>
              <w:t>No</w:t>
            </w:r>
          </w:p>
        </w:tc>
      </w:tr>
      <w:tr w:rsidR="00CB4514" w:rsidRPr="00594470" w14:paraId="4E491A76" w14:textId="77777777" w:rsidTr="00A42EFA">
        <w:tc>
          <w:tcPr>
            <w:tcW w:w="6271" w:type="dxa"/>
            <w:shd w:val="clear" w:color="auto" w:fill="auto"/>
          </w:tcPr>
          <w:p w14:paraId="4E491A73" w14:textId="77777777" w:rsidR="00CB4514" w:rsidRPr="00594470" w:rsidRDefault="00CB4514" w:rsidP="005D6DE4">
            <w:pPr>
              <w:pStyle w:val="Brdtekstpaaflgende"/>
              <w:overflowPunct/>
              <w:autoSpaceDE/>
              <w:autoSpaceDN/>
              <w:adjustRightInd/>
              <w:textAlignment w:val="auto"/>
            </w:pPr>
            <w:r w:rsidRPr="00594470">
              <w:t>Do you ensure that the D&amp;D outputs have met the D&amp;D input requirements?</w:t>
            </w:r>
          </w:p>
        </w:tc>
        <w:tc>
          <w:tcPr>
            <w:tcW w:w="1650" w:type="dxa"/>
            <w:shd w:val="clear" w:color="auto" w:fill="auto"/>
          </w:tcPr>
          <w:p w14:paraId="4E491A74" w14:textId="77777777" w:rsidR="00CB4514" w:rsidRPr="00594470" w:rsidRDefault="00CB4514" w:rsidP="004C54C8">
            <w:pPr>
              <w:pStyle w:val="Brdtekst"/>
              <w:rPr>
                <w:u w:val="single"/>
              </w:rPr>
            </w:pPr>
          </w:p>
        </w:tc>
        <w:tc>
          <w:tcPr>
            <w:tcW w:w="1576" w:type="dxa"/>
          </w:tcPr>
          <w:p w14:paraId="4E491A75" w14:textId="77777777" w:rsidR="00CB4514" w:rsidRPr="00594470" w:rsidRDefault="00CB4514" w:rsidP="004C54C8">
            <w:pPr>
              <w:pStyle w:val="Brdtekst"/>
              <w:rPr>
                <w:u w:val="single"/>
              </w:rPr>
            </w:pPr>
          </w:p>
        </w:tc>
      </w:tr>
      <w:tr w:rsidR="00CB4514" w:rsidRPr="00594470" w14:paraId="4E491A7A" w14:textId="77777777" w:rsidTr="00A42EFA">
        <w:tc>
          <w:tcPr>
            <w:tcW w:w="6271" w:type="dxa"/>
            <w:shd w:val="clear" w:color="auto" w:fill="auto"/>
          </w:tcPr>
          <w:p w14:paraId="4E491A77" w14:textId="77777777" w:rsidR="00CB4514" w:rsidRPr="00594470" w:rsidRDefault="00CB4514" w:rsidP="005D6DE4">
            <w:pPr>
              <w:pStyle w:val="Brdtekstpaaflgende"/>
              <w:overflowPunct/>
              <w:autoSpaceDE/>
              <w:autoSpaceDN/>
              <w:adjustRightInd/>
              <w:textAlignment w:val="auto"/>
            </w:pPr>
            <w:r w:rsidRPr="00594470">
              <w:t>Do you record the results of the verifications?</w:t>
            </w:r>
          </w:p>
        </w:tc>
        <w:tc>
          <w:tcPr>
            <w:tcW w:w="1650" w:type="dxa"/>
            <w:shd w:val="clear" w:color="auto" w:fill="auto"/>
          </w:tcPr>
          <w:p w14:paraId="4E491A78" w14:textId="77777777" w:rsidR="00CB4514" w:rsidRPr="00594470" w:rsidRDefault="00CB4514" w:rsidP="004C54C8">
            <w:pPr>
              <w:pStyle w:val="Brdtekst"/>
              <w:rPr>
                <w:u w:val="single"/>
              </w:rPr>
            </w:pPr>
          </w:p>
        </w:tc>
        <w:tc>
          <w:tcPr>
            <w:tcW w:w="1576" w:type="dxa"/>
          </w:tcPr>
          <w:p w14:paraId="4E491A79" w14:textId="77777777" w:rsidR="00CB4514" w:rsidRPr="00594470" w:rsidRDefault="00CB4514" w:rsidP="004C54C8">
            <w:pPr>
              <w:pStyle w:val="Brdtekst"/>
              <w:rPr>
                <w:u w:val="single"/>
              </w:rPr>
            </w:pPr>
          </w:p>
        </w:tc>
      </w:tr>
      <w:tr w:rsidR="00CB4514" w:rsidRPr="00594470" w14:paraId="4E491A7E" w14:textId="77777777" w:rsidTr="00A42EFA">
        <w:tc>
          <w:tcPr>
            <w:tcW w:w="6271" w:type="dxa"/>
            <w:shd w:val="clear" w:color="auto" w:fill="auto"/>
          </w:tcPr>
          <w:p w14:paraId="4E491A7B" w14:textId="77777777" w:rsidR="00CB4514" w:rsidRPr="00594470" w:rsidRDefault="00CB4514" w:rsidP="005D6DE4">
            <w:pPr>
              <w:pStyle w:val="Brdtekstpaaflgende"/>
              <w:overflowPunct/>
              <w:autoSpaceDE/>
              <w:autoSpaceDN/>
              <w:adjustRightInd/>
              <w:textAlignment w:val="auto"/>
            </w:pPr>
            <w:r w:rsidRPr="00594470">
              <w:t xml:space="preserve">Do you </w:t>
            </w:r>
            <w:r w:rsidR="00F845BC">
              <w:t>determine the verification</w:t>
            </w:r>
            <w:r w:rsidRPr="00594470">
              <w:t xml:space="preserve"> methods that are required?</w:t>
            </w:r>
          </w:p>
        </w:tc>
        <w:tc>
          <w:tcPr>
            <w:tcW w:w="1650" w:type="dxa"/>
            <w:shd w:val="clear" w:color="auto" w:fill="auto"/>
          </w:tcPr>
          <w:p w14:paraId="4E491A7C" w14:textId="77777777" w:rsidR="00CB4514" w:rsidRPr="00594470" w:rsidRDefault="00CB4514" w:rsidP="004C54C8">
            <w:pPr>
              <w:pStyle w:val="Brdtekst"/>
              <w:rPr>
                <w:u w:val="single"/>
              </w:rPr>
            </w:pPr>
          </w:p>
        </w:tc>
        <w:tc>
          <w:tcPr>
            <w:tcW w:w="1576" w:type="dxa"/>
          </w:tcPr>
          <w:p w14:paraId="4E491A7D" w14:textId="77777777" w:rsidR="00CB4514" w:rsidRPr="00594470" w:rsidRDefault="00CB4514" w:rsidP="004C54C8">
            <w:pPr>
              <w:pStyle w:val="Brdtekst"/>
              <w:rPr>
                <w:u w:val="single"/>
              </w:rPr>
            </w:pPr>
          </w:p>
        </w:tc>
      </w:tr>
      <w:tr w:rsidR="00CB4514" w:rsidRPr="00594470" w14:paraId="4E491A82" w14:textId="77777777" w:rsidTr="00A42EFA">
        <w:tc>
          <w:tcPr>
            <w:tcW w:w="6271" w:type="dxa"/>
            <w:shd w:val="clear" w:color="auto" w:fill="auto"/>
          </w:tcPr>
          <w:p w14:paraId="4E491A7F" w14:textId="77777777" w:rsidR="00CB4514" w:rsidRPr="00594470" w:rsidRDefault="00CB4514" w:rsidP="005D6DE4">
            <w:pPr>
              <w:pStyle w:val="Brdtekstpaaflgende"/>
              <w:overflowPunct/>
              <w:autoSpaceDE/>
              <w:autoSpaceDN/>
              <w:adjustRightInd/>
              <w:textAlignment w:val="auto"/>
            </w:pPr>
            <w:r w:rsidRPr="00594470">
              <w:t>Do you perform the tests</w:t>
            </w:r>
            <w:r w:rsidR="00F845BC">
              <w:t>/verification</w:t>
            </w:r>
            <w:r w:rsidRPr="00594470">
              <w:t xml:space="preserve"> to demonstrate conformity with the corresponding requirements at appropriate stages up to and including the final product?</w:t>
            </w:r>
          </w:p>
        </w:tc>
        <w:tc>
          <w:tcPr>
            <w:tcW w:w="1650" w:type="dxa"/>
            <w:shd w:val="clear" w:color="auto" w:fill="auto"/>
          </w:tcPr>
          <w:p w14:paraId="4E491A80" w14:textId="77777777" w:rsidR="00CB4514" w:rsidRPr="00594470" w:rsidRDefault="00CB4514" w:rsidP="004C54C8">
            <w:pPr>
              <w:pStyle w:val="Brdtekst"/>
              <w:rPr>
                <w:u w:val="single"/>
              </w:rPr>
            </w:pPr>
          </w:p>
        </w:tc>
        <w:tc>
          <w:tcPr>
            <w:tcW w:w="1576" w:type="dxa"/>
          </w:tcPr>
          <w:p w14:paraId="4E491A81" w14:textId="77777777" w:rsidR="00CB4514" w:rsidRPr="00594470" w:rsidRDefault="00CB4514" w:rsidP="004C54C8">
            <w:pPr>
              <w:pStyle w:val="Brdtekst"/>
              <w:rPr>
                <w:u w:val="single"/>
              </w:rPr>
            </w:pPr>
          </w:p>
        </w:tc>
      </w:tr>
      <w:tr w:rsidR="00CB4514" w:rsidRPr="00594470" w14:paraId="4E491A86" w14:textId="77777777" w:rsidTr="00A42EFA">
        <w:tc>
          <w:tcPr>
            <w:tcW w:w="6271" w:type="dxa"/>
            <w:shd w:val="clear" w:color="auto" w:fill="auto"/>
          </w:tcPr>
          <w:p w14:paraId="4E491A83" w14:textId="77777777" w:rsidR="00CB4514" w:rsidRPr="00594470" w:rsidRDefault="00CB4514" w:rsidP="005D6DE4">
            <w:pPr>
              <w:pStyle w:val="Brdtekstpaaflgende"/>
              <w:overflowPunct/>
              <w:autoSpaceDE/>
              <w:autoSpaceDN/>
              <w:adjustRightInd/>
              <w:textAlignment w:val="auto"/>
            </w:pPr>
            <w:r w:rsidRPr="00594470">
              <w:rPr>
                <w:b/>
              </w:rPr>
              <w:t>Validation</w:t>
            </w:r>
          </w:p>
        </w:tc>
        <w:tc>
          <w:tcPr>
            <w:tcW w:w="1650" w:type="dxa"/>
            <w:shd w:val="clear" w:color="auto" w:fill="auto"/>
          </w:tcPr>
          <w:p w14:paraId="4E491A84" w14:textId="77777777" w:rsidR="00CB4514" w:rsidRPr="00594470" w:rsidRDefault="00CB4514" w:rsidP="00CB4514">
            <w:pPr>
              <w:pStyle w:val="Brdtekst"/>
              <w:jc w:val="center"/>
              <w:rPr>
                <w:b/>
              </w:rPr>
            </w:pPr>
            <w:r w:rsidRPr="00594470">
              <w:rPr>
                <w:b/>
              </w:rPr>
              <w:t>Yes</w:t>
            </w:r>
          </w:p>
        </w:tc>
        <w:tc>
          <w:tcPr>
            <w:tcW w:w="1576" w:type="dxa"/>
          </w:tcPr>
          <w:p w14:paraId="4E491A85" w14:textId="77777777" w:rsidR="00CB4514" w:rsidRPr="00594470" w:rsidRDefault="00CB4514" w:rsidP="00CB4514">
            <w:pPr>
              <w:pStyle w:val="Brdtekst"/>
              <w:jc w:val="center"/>
              <w:rPr>
                <w:b/>
              </w:rPr>
            </w:pPr>
            <w:r w:rsidRPr="00594470">
              <w:rPr>
                <w:b/>
              </w:rPr>
              <w:t>No</w:t>
            </w:r>
          </w:p>
        </w:tc>
      </w:tr>
      <w:tr w:rsidR="00CB4514" w:rsidRPr="00594470" w14:paraId="4E491A8A" w14:textId="77777777" w:rsidTr="00A42EFA">
        <w:tc>
          <w:tcPr>
            <w:tcW w:w="6271" w:type="dxa"/>
            <w:shd w:val="clear" w:color="auto" w:fill="auto"/>
          </w:tcPr>
          <w:p w14:paraId="4E491A87" w14:textId="77777777" w:rsidR="00CB4514" w:rsidRPr="00594470" w:rsidRDefault="00CB4514" w:rsidP="005D6DE4">
            <w:pPr>
              <w:pStyle w:val="Brdtekstpaaflgende"/>
              <w:overflowPunct/>
              <w:autoSpaceDE/>
              <w:autoSpaceDN/>
              <w:adjustRightInd/>
              <w:textAlignment w:val="auto"/>
            </w:pPr>
            <w:r w:rsidRPr="00594470">
              <w:t>Do you ensure that the resulting product is capable of meeting the requirements for the specified application</w:t>
            </w:r>
            <w:r w:rsidR="00F845BC">
              <w:t xml:space="preserve"> (intended use)</w:t>
            </w:r>
            <w:r w:rsidRPr="00594470">
              <w:t>?</w:t>
            </w:r>
          </w:p>
        </w:tc>
        <w:tc>
          <w:tcPr>
            <w:tcW w:w="1650" w:type="dxa"/>
            <w:shd w:val="clear" w:color="auto" w:fill="auto"/>
          </w:tcPr>
          <w:p w14:paraId="4E491A88" w14:textId="77777777" w:rsidR="00CB4514" w:rsidRPr="00594470" w:rsidRDefault="00CB4514" w:rsidP="004C54C8">
            <w:pPr>
              <w:pStyle w:val="Brdtekst"/>
              <w:rPr>
                <w:u w:val="single"/>
              </w:rPr>
            </w:pPr>
          </w:p>
        </w:tc>
        <w:tc>
          <w:tcPr>
            <w:tcW w:w="1576" w:type="dxa"/>
          </w:tcPr>
          <w:p w14:paraId="4E491A89" w14:textId="77777777" w:rsidR="00CB4514" w:rsidRPr="00594470" w:rsidRDefault="00CB4514" w:rsidP="004C54C8">
            <w:pPr>
              <w:pStyle w:val="Brdtekst"/>
              <w:rPr>
                <w:u w:val="single"/>
              </w:rPr>
            </w:pPr>
          </w:p>
        </w:tc>
      </w:tr>
      <w:tr w:rsidR="00CB4514" w:rsidRPr="00594470" w14:paraId="4E491A8E" w14:textId="77777777" w:rsidTr="00A42EFA">
        <w:tc>
          <w:tcPr>
            <w:tcW w:w="6271" w:type="dxa"/>
            <w:shd w:val="clear" w:color="auto" w:fill="auto"/>
          </w:tcPr>
          <w:p w14:paraId="4E491A8B" w14:textId="77777777" w:rsidR="00CB4514" w:rsidRPr="00594470" w:rsidRDefault="00CB4514" w:rsidP="004F0649">
            <w:pPr>
              <w:pStyle w:val="Brdtekstpaaflgende"/>
              <w:overflowPunct/>
              <w:autoSpaceDE/>
              <w:autoSpaceDN/>
              <w:adjustRightInd/>
              <w:textAlignment w:val="auto"/>
            </w:pPr>
            <w:r w:rsidRPr="00594470">
              <w:t xml:space="preserve">Do you ensure that the validation process will be </w:t>
            </w:r>
            <w:r w:rsidR="0037575C" w:rsidRPr="00594470">
              <w:t>completed prior</w:t>
            </w:r>
            <w:r w:rsidRPr="00594470">
              <w:t xml:space="preserve"> to the delivery or</w:t>
            </w:r>
            <w:r w:rsidR="004F0649">
              <w:t xml:space="preserve"> prior </w:t>
            </w:r>
            <w:r w:rsidRPr="00594470">
              <w:t>to the implementation of the product?</w:t>
            </w:r>
          </w:p>
        </w:tc>
        <w:tc>
          <w:tcPr>
            <w:tcW w:w="1650" w:type="dxa"/>
            <w:shd w:val="clear" w:color="auto" w:fill="auto"/>
          </w:tcPr>
          <w:p w14:paraId="4E491A8C" w14:textId="77777777" w:rsidR="00CB4514" w:rsidRPr="00594470" w:rsidRDefault="00CB4514" w:rsidP="004C54C8">
            <w:pPr>
              <w:pStyle w:val="Brdtekst"/>
              <w:rPr>
                <w:u w:val="single"/>
              </w:rPr>
            </w:pPr>
          </w:p>
        </w:tc>
        <w:tc>
          <w:tcPr>
            <w:tcW w:w="1576" w:type="dxa"/>
          </w:tcPr>
          <w:p w14:paraId="4E491A8D" w14:textId="77777777" w:rsidR="00CB4514" w:rsidRPr="00594470" w:rsidRDefault="00CB4514" w:rsidP="004C54C8">
            <w:pPr>
              <w:pStyle w:val="Brdtekst"/>
              <w:rPr>
                <w:u w:val="single"/>
              </w:rPr>
            </w:pPr>
          </w:p>
        </w:tc>
      </w:tr>
      <w:tr w:rsidR="00CB4514" w:rsidRPr="00594470" w14:paraId="4E491A92" w14:textId="77777777" w:rsidTr="00A42EFA">
        <w:tc>
          <w:tcPr>
            <w:tcW w:w="6271" w:type="dxa"/>
            <w:shd w:val="clear" w:color="auto" w:fill="auto"/>
          </w:tcPr>
          <w:p w14:paraId="4E491A8F" w14:textId="77777777" w:rsidR="00CB4514" w:rsidRPr="00594470" w:rsidRDefault="00CB4514" w:rsidP="005D6DE4">
            <w:pPr>
              <w:pStyle w:val="Brdtekstpaaflgende"/>
              <w:overflowPunct/>
              <w:autoSpaceDE/>
              <w:autoSpaceDN/>
              <w:adjustRightInd/>
              <w:textAlignment w:val="auto"/>
            </w:pPr>
            <w:r w:rsidRPr="00594470">
              <w:t>Do you record the results of the validation?</w:t>
            </w:r>
          </w:p>
        </w:tc>
        <w:tc>
          <w:tcPr>
            <w:tcW w:w="1650" w:type="dxa"/>
            <w:shd w:val="clear" w:color="auto" w:fill="auto"/>
          </w:tcPr>
          <w:p w14:paraId="4E491A90" w14:textId="77777777" w:rsidR="00CB4514" w:rsidRPr="00594470" w:rsidRDefault="00CB4514" w:rsidP="004C54C8">
            <w:pPr>
              <w:pStyle w:val="Brdtekst"/>
              <w:rPr>
                <w:u w:val="single"/>
              </w:rPr>
            </w:pPr>
          </w:p>
        </w:tc>
        <w:tc>
          <w:tcPr>
            <w:tcW w:w="1576" w:type="dxa"/>
          </w:tcPr>
          <w:p w14:paraId="4E491A91" w14:textId="77777777" w:rsidR="00CB4514" w:rsidRPr="00594470" w:rsidRDefault="00CB4514" w:rsidP="004C54C8">
            <w:pPr>
              <w:pStyle w:val="Brdtekst"/>
              <w:rPr>
                <w:u w:val="single"/>
              </w:rPr>
            </w:pPr>
          </w:p>
        </w:tc>
      </w:tr>
    </w:tbl>
    <w:p w14:paraId="4E491A93" w14:textId="77777777" w:rsidR="00E276C1" w:rsidRDefault="006B27B4" w:rsidP="00E276C1">
      <w:pPr>
        <w:pStyle w:val="Overskrift1"/>
        <w:rPr>
          <w:rFonts w:ascii="Times New Roman" w:hAnsi="Times New Roman"/>
          <w:sz w:val="28"/>
          <w:szCs w:val="28"/>
        </w:rPr>
      </w:pPr>
      <w:r w:rsidRPr="003107BD">
        <w:rPr>
          <w:rFonts w:ascii="Times New Roman" w:hAnsi="Times New Roman"/>
          <w:sz w:val="28"/>
          <w:szCs w:val="28"/>
        </w:rPr>
        <w:t>Audits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5"/>
        <w:gridCol w:w="1658"/>
        <w:gridCol w:w="1588"/>
      </w:tblGrid>
      <w:tr w:rsidR="00101A30" w:rsidRPr="00594470" w14:paraId="4E491A97" w14:textId="77777777" w:rsidTr="00A42EFA">
        <w:tc>
          <w:tcPr>
            <w:tcW w:w="6255" w:type="dxa"/>
            <w:shd w:val="clear" w:color="auto" w:fill="auto"/>
          </w:tcPr>
          <w:p w14:paraId="4E491A94" w14:textId="77777777" w:rsidR="00101A30" w:rsidRPr="00C411BD" w:rsidRDefault="00101A30" w:rsidP="004C54C8">
            <w:pPr>
              <w:pStyle w:val="Brdtekst"/>
              <w:rPr>
                <w:b/>
              </w:rPr>
            </w:pPr>
            <w:r w:rsidRPr="00594470">
              <w:rPr>
                <w:b/>
              </w:rPr>
              <w:t>Questions</w:t>
            </w:r>
          </w:p>
        </w:tc>
        <w:tc>
          <w:tcPr>
            <w:tcW w:w="1658" w:type="dxa"/>
            <w:shd w:val="clear" w:color="auto" w:fill="auto"/>
          </w:tcPr>
          <w:p w14:paraId="4E491A95" w14:textId="77777777" w:rsidR="00101A30" w:rsidRPr="00594470" w:rsidRDefault="00101A30" w:rsidP="005910F6">
            <w:pPr>
              <w:pStyle w:val="Brdtekst"/>
              <w:jc w:val="center"/>
              <w:rPr>
                <w:b/>
              </w:rPr>
            </w:pPr>
            <w:r w:rsidRPr="00594470">
              <w:rPr>
                <w:b/>
              </w:rPr>
              <w:t>Yes</w:t>
            </w:r>
          </w:p>
        </w:tc>
        <w:tc>
          <w:tcPr>
            <w:tcW w:w="1588" w:type="dxa"/>
          </w:tcPr>
          <w:p w14:paraId="4E491A96" w14:textId="77777777" w:rsidR="00101A30" w:rsidRPr="00594470" w:rsidRDefault="00101A30" w:rsidP="005910F6">
            <w:pPr>
              <w:pStyle w:val="Brdtekst"/>
              <w:jc w:val="center"/>
              <w:rPr>
                <w:b/>
              </w:rPr>
            </w:pPr>
            <w:r w:rsidRPr="00594470">
              <w:rPr>
                <w:b/>
              </w:rPr>
              <w:t>No</w:t>
            </w:r>
          </w:p>
        </w:tc>
      </w:tr>
      <w:tr w:rsidR="00101A30" w:rsidRPr="00594470" w14:paraId="4E491A9B" w14:textId="77777777" w:rsidTr="00A42EFA">
        <w:tc>
          <w:tcPr>
            <w:tcW w:w="6255" w:type="dxa"/>
            <w:shd w:val="clear" w:color="auto" w:fill="auto"/>
          </w:tcPr>
          <w:p w14:paraId="4E491A98" w14:textId="77777777" w:rsidR="00101A30" w:rsidRPr="00594470" w:rsidRDefault="00101A30" w:rsidP="004C54C8">
            <w:pPr>
              <w:pStyle w:val="Brdtekst"/>
            </w:pPr>
            <w:r w:rsidRPr="00594470">
              <w:t>Do you perform planned and scheduled audits of your quality management system?</w:t>
            </w:r>
          </w:p>
        </w:tc>
        <w:tc>
          <w:tcPr>
            <w:tcW w:w="1658" w:type="dxa"/>
            <w:shd w:val="clear" w:color="auto" w:fill="auto"/>
          </w:tcPr>
          <w:p w14:paraId="4E491A99" w14:textId="77777777" w:rsidR="00101A30" w:rsidRPr="00594470" w:rsidRDefault="00101A30" w:rsidP="004C54C8">
            <w:pPr>
              <w:pStyle w:val="Brdtekst"/>
            </w:pPr>
          </w:p>
        </w:tc>
        <w:tc>
          <w:tcPr>
            <w:tcW w:w="1588" w:type="dxa"/>
          </w:tcPr>
          <w:p w14:paraId="4E491A9A" w14:textId="77777777" w:rsidR="00101A30" w:rsidRPr="00594470" w:rsidRDefault="00101A30" w:rsidP="004C54C8">
            <w:pPr>
              <w:pStyle w:val="Brdtekst"/>
            </w:pPr>
          </w:p>
        </w:tc>
      </w:tr>
      <w:tr w:rsidR="00101A30" w:rsidRPr="00594470" w14:paraId="4E491A9F" w14:textId="77777777" w:rsidTr="00A42EFA">
        <w:tc>
          <w:tcPr>
            <w:tcW w:w="6255" w:type="dxa"/>
            <w:shd w:val="clear" w:color="auto" w:fill="auto"/>
          </w:tcPr>
          <w:p w14:paraId="4E491A9C" w14:textId="77777777" w:rsidR="00101A30" w:rsidRPr="00594470" w:rsidRDefault="00101A30" w:rsidP="004C54C8">
            <w:pPr>
              <w:pStyle w:val="Brdtekst"/>
            </w:pPr>
            <w:r w:rsidRPr="00594470">
              <w:t>If yes, do your internal audits also embrace the customer’s requirements?</w:t>
            </w:r>
          </w:p>
        </w:tc>
        <w:tc>
          <w:tcPr>
            <w:tcW w:w="1658" w:type="dxa"/>
            <w:shd w:val="clear" w:color="auto" w:fill="auto"/>
          </w:tcPr>
          <w:p w14:paraId="4E491A9D" w14:textId="77777777" w:rsidR="00101A30" w:rsidRPr="00594470" w:rsidRDefault="00101A30" w:rsidP="004C54C8">
            <w:pPr>
              <w:pStyle w:val="Brdtekst"/>
            </w:pPr>
          </w:p>
        </w:tc>
        <w:tc>
          <w:tcPr>
            <w:tcW w:w="1588" w:type="dxa"/>
          </w:tcPr>
          <w:p w14:paraId="4E491A9E" w14:textId="77777777" w:rsidR="00101A30" w:rsidRPr="00594470" w:rsidRDefault="00101A30" w:rsidP="004C54C8">
            <w:pPr>
              <w:pStyle w:val="Brdtekst"/>
            </w:pPr>
          </w:p>
        </w:tc>
      </w:tr>
      <w:tr w:rsidR="00101A30" w:rsidRPr="00594470" w14:paraId="4E491AA3" w14:textId="77777777" w:rsidTr="00A42EFA">
        <w:tc>
          <w:tcPr>
            <w:tcW w:w="6255" w:type="dxa"/>
            <w:shd w:val="clear" w:color="auto" w:fill="auto"/>
          </w:tcPr>
          <w:p w14:paraId="4E491AA0" w14:textId="77777777" w:rsidR="00101A30" w:rsidRPr="00594470" w:rsidRDefault="00101A30" w:rsidP="004C54C8">
            <w:pPr>
              <w:pStyle w:val="Brdtekst"/>
            </w:pPr>
            <w:r w:rsidRPr="00594470">
              <w:lastRenderedPageBreak/>
              <w:t>Are the audit reports a part of the management quality system review?</w:t>
            </w:r>
          </w:p>
        </w:tc>
        <w:tc>
          <w:tcPr>
            <w:tcW w:w="1658" w:type="dxa"/>
            <w:shd w:val="clear" w:color="auto" w:fill="auto"/>
          </w:tcPr>
          <w:p w14:paraId="4E491AA1" w14:textId="77777777" w:rsidR="00101A30" w:rsidRPr="00594470" w:rsidRDefault="00101A30" w:rsidP="004C54C8">
            <w:pPr>
              <w:pStyle w:val="Brdtekst"/>
            </w:pPr>
          </w:p>
        </w:tc>
        <w:tc>
          <w:tcPr>
            <w:tcW w:w="1588" w:type="dxa"/>
          </w:tcPr>
          <w:p w14:paraId="4E491AA2" w14:textId="77777777" w:rsidR="00101A30" w:rsidRPr="00594470" w:rsidRDefault="00101A30" w:rsidP="004C54C8">
            <w:pPr>
              <w:pStyle w:val="Brdtekst"/>
            </w:pPr>
          </w:p>
        </w:tc>
      </w:tr>
      <w:tr w:rsidR="00101A30" w:rsidRPr="00594470" w14:paraId="4E491AA7" w14:textId="77777777" w:rsidTr="00A42EFA">
        <w:tc>
          <w:tcPr>
            <w:tcW w:w="6255" w:type="dxa"/>
            <w:shd w:val="clear" w:color="auto" w:fill="auto"/>
          </w:tcPr>
          <w:p w14:paraId="4E491AA4" w14:textId="77777777" w:rsidR="00101A30" w:rsidRPr="00594470" w:rsidRDefault="004F0649" w:rsidP="004C54C8">
            <w:pPr>
              <w:pStyle w:val="Brdtekst"/>
            </w:pPr>
            <w:r>
              <w:t>Do you perform audits on</w:t>
            </w:r>
            <w:r w:rsidR="00101A30" w:rsidRPr="00594470">
              <w:t xml:space="preserve"> your </w:t>
            </w:r>
            <w:r w:rsidR="00E55D04" w:rsidRPr="00594470">
              <w:t>external providers</w:t>
            </w:r>
            <w:r w:rsidR="00101A30" w:rsidRPr="00594470">
              <w:t>?</w:t>
            </w:r>
          </w:p>
        </w:tc>
        <w:tc>
          <w:tcPr>
            <w:tcW w:w="1658" w:type="dxa"/>
            <w:shd w:val="clear" w:color="auto" w:fill="auto"/>
          </w:tcPr>
          <w:p w14:paraId="4E491AA5" w14:textId="77777777" w:rsidR="00101A30" w:rsidRPr="00594470" w:rsidRDefault="00101A30" w:rsidP="004C54C8">
            <w:pPr>
              <w:pStyle w:val="Brdtekst"/>
            </w:pPr>
          </w:p>
        </w:tc>
        <w:tc>
          <w:tcPr>
            <w:tcW w:w="1588" w:type="dxa"/>
          </w:tcPr>
          <w:p w14:paraId="4E491AA6" w14:textId="77777777" w:rsidR="00101A30" w:rsidRPr="00594470" w:rsidRDefault="00101A30" w:rsidP="004C54C8">
            <w:pPr>
              <w:pStyle w:val="Brdtekst"/>
            </w:pPr>
          </w:p>
        </w:tc>
      </w:tr>
    </w:tbl>
    <w:p w14:paraId="4E491AA8" w14:textId="77777777" w:rsidR="009372C7" w:rsidRPr="0097420F" w:rsidRDefault="00100ECB" w:rsidP="0097420F">
      <w:pPr>
        <w:pStyle w:val="Overskrift1"/>
        <w:rPr>
          <w:rFonts w:ascii="Times New Roman" w:hAnsi="Times New Roman"/>
          <w:sz w:val="28"/>
          <w:szCs w:val="28"/>
        </w:rPr>
      </w:pPr>
      <w:r>
        <w:rPr>
          <w:rFonts w:ascii="Times New Roman" w:hAnsi="Times New Roman"/>
          <w:sz w:val="28"/>
          <w:szCs w:val="28"/>
        </w:rPr>
        <w:t>Pr</w:t>
      </w:r>
      <w:r w:rsidR="0096282A" w:rsidRPr="003107BD">
        <w:rPr>
          <w:rFonts w:ascii="Times New Roman" w:hAnsi="Times New Roman"/>
          <w:sz w:val="28"/>
          <w:szCs w:val="28"/>
        </w:rPr>
        <w:t>ocurement and materiel control</w:t>
      </w:r>
      <w:r w:rsidR="00490069" w:rsidRPr="0097420F">
        <w:rPr>
          <w:rFonts w:ascii="Times New Roman" w:hAnsi="Times New Roman"/>
          <w:sz w:val="28"/>
          <w:szCs w:val="28"/>
        </w:rPr>
        <w:tab/>
      </w:r>
      <w:r w:rsidR="00490069" w:rsidRPr="0097420F">
        <w:rPr>
          <w:rFonts w:ascii="Times New Roman" w:hAnsi="Times New Roman"/>
          <w:sz w:val="28"/>
          <w:szCs w:val="28"/>
        </w:rPr>
        <w:tab/>
      </w:r>
      <w:r w:rsidR="00490069" w:rsidRPr="0097420F">
        <w:rPr>
          <w:rFonts w:ascii="Times New Roman" w:hAnsi="Times New Roman"/>
        </w:rPr>
        <w:tab/>
      </w:r>
      <w:r w:rsidR="00490069" w:rsidRPr="0097420F">
        <w:rPr>
          <w:rFonts w:ascii="Times New Roman" w:hAnsi="Times New Roman"/>
        </w:rPr>
        <w:tab/>
      </w:r>
      <w:r w:rsidR="00490069" w:rsidRPr="0097420F">
        <w:rPr>
          <w:rFonts w:ascii="Times New Roman" w:hAnsi="Times New Roman"/>
        </w:rPr>
        <w:tab/>
      </w:r>
      <w:r w:rsidR="00490069" w:rsidRPr="0097420F">
        <w:rPr>
          <w:rFonts w:ascii="Times New Roman" w:hAnsi="Times New Roman"/>
        </w:rPr>
        <w:tab/>
      </w:r>
      <w:r w:rsidR="00490069" w:rsidRPr="0097420F">
        <w:rPr>
          <w:rFonts w:ascii="Times New Roman" w:hAnsi="Times New Roma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7"/>
        <w:gridCol w:w="1652"/>
        <w:gridCol w:w="1582"/>
      </w:tblGrid>
      <w:tr w:rsidR="00101A30" w:rsidRPr="00594470" w14:paraId="4E491AAC" w14:textId="77777777" w:rsidTr="00A42EFA">
        <w:tc>
          <w:tcPr>
            <w:tcW w:w="6267" w:type="dxa"/>
            <w:shd w:val="clear" w:color="auto" w:fill="auto"/>
          </w:tcPr>
          <w:p w14:paraId="4E491AA9" w14:textId="77777777" w:rsidR="00101A30" w:rsidRPr="00C411BD" w:rsidRDefault="00101A30" w:rsidP="004C54C8">
            <w:pPr>
              <w:pStyle w:val="Brdtekst"/>
              <w:rPr>
                <w:b/>
              </w:rPr>
            </w:pPr>
            <w:r w:rsidRPr="00594470">
              <w:rPr>
                <w:b/>
              </w:rPr>
              <w:t>Questions</w:t>
            </w:r>
          </w:p>
        </w:tc>
        <w:tc>
          <w:tcPr>
            <w:tcW w:w="1652" w:type="dxa"/>
            <w:shd w:val="clear" w:color="auto" w:fill="auto"/>
          </w:tcPr>
          <w:p w14:paraId="4E491AAA" w14:textId="77777777" w:rsidR="00101A30" w:rsidRPr="00594470" w:rsidRDefault="00101A30" w:rsidP="005910F6">
            <w:pPr>
              <w:pStyle w:val="Brdtekst"/>
              <w:jc w:val="center"/>
              <w:rPr>
                <w:b/>
              </w:rPr>
            </w:pPr>
            <w:r w:rsidRPr="00594470">
              <w:rPr>
                <w:b/>
              </w:rPr>
              <w:t>Yes</w:t>
            </w:r>
          </w:p>
        </w:tc>
        <w:tc>
          <w:tcPr>
            <w:tcW w:w="1582" w:type="dxa"/>
          </w:tcPr>
          <w:p w14:paraId="4E491AAB" w14:textId="77777777" w:rsidR="00101A30" w:rsidRPr="00594470" w:rsidRDefault="00101A30" w:rsidP="005910F6">
            <w:pPr>
              <w:pStyle w:val="Brdtekst"/>
              <w:jc w:val="center"/>
              <w:rPr>
                <w:b/>
              </w:rPr>
            </w:pPr>
            <w:r w:rsidRPr="00594470">
              <w:rPr>
                <w:b/>
              </w:rPr>
              <w:t>No</w:t>
            </w:r>
          </w:p>
        </w:tc>
      </w:tr>
      <w:tr w:rsidR="00101A30" w:rsidRPr="00594470" w14:paraId="4E491AB0" w14:textId="77777777" w:rsidTr="00A42EFA">
        <w:tc>
          <w:tcPr>
            <w:tcW w:w="6267" w:type="dxa"/>
            <w:shd w:val="clear" w:color="auto" w:fill="auto"/>
          </w:tcPr>
          <w:p w14:paraId="4E491AAD" w14:textId="77777777" w:rsidR="00101A30" w:rsidRPr="00594470" w:rsidRDefault="00101A30" w:rsidP="00193B71">
            <w:pPr>
              <w:pStyle w:val="Brdtekst"/>
            </w:pPr>
            <w:r w:rsidRPr="00594470">
              <w:t>Do you have an approved supplier</w:t>
            </w:r>
            <w:r w:rsidR="00C11DCE">
              <w:t xml:space="preserve"> </w:t>
            </w:r>
            <w:r w:rsidRPr="00594470">
              <w:t>/</w:t>
            </w:r>
            <w:r w:rsidR="00C11DCE">
              <w:t xml:space="preserve"> e</w:t>
            </w:r>
            <w:r w:rsidR="00193B71" w:rsidRPr="00594470">
              <w:t>xternal provider</w:t>
            </w:r>
            <w:r w:rsidRPr="00594470">
              <w:t xml:space="preserve"> list?</w:t>
            </w:r>
          </w:p>
        </w:tc>
        <w:tc>
          <w:tcPr>
            <w:tcW w:w="1652" w:type="dxa"/>
            <w:shd w:val="clear" w:color="auto" w:fill="auto"/>
          </w:tcPr>
          <w:p w14:paraId="4E491AAE" w14:textId="77777777" w:rsidR="00101A30" w:rsidRPr="00594470" w:rsidRDefault="00101A30" w:rsidP="004C54C8">
            <w:pPr>
              <w:pStyle w:val="Brdtekst"/>
            </w:pPr>
          </w:p>
        </w:tc>
        <w:tc>
          <w:tcPr>
            <w:tcW w:w="1582" w:type="dxa"/>
          </w:tcPr>
          <w:p w14:paraId="4E491AAF" w14:textId="77777777" w:rsidR="00101A30" w:rsidRPr="00594470" w:rsidRDefault="00101A30" w:rsidP="004C54C8">
            <w:pPr>
              <w:pStyle w:val="Brdtekst"/>
            </w:pPr>
          </w:p>
        </w:tc>
      </w:tr>
      <w:tr w:rsidR="00101A30" w:rsidRPr="00594470" w14:paraId="4E491AB4" w14:textId="77777777" w:rsidTr="00A42EFA">
        <w:tc>
          <w:tcPr>
            <w:tcW w:w="6267" w:type="dxa"/>
            <w:shd w:val="clear" w:color="auto" w:fill="auto"/>
          </w:tcPr>
          <w:p w14:paraId="4E491AB1" w14:textId="77777777" w:rsidR="00101A30" w:rsidRPr="00594470" w:rsidRDefault="00101A30" w:rsidP="004C54C8">
            <w:pPr>
              <w:pStyle w:val="Brdtekst"/>
            </w:pPr>
            <w:r w:rsidRPr="00594470">
              <w:t xml:space="preserve">Are </w:t>
            </w:r>
            <w:r w:rsidR="00E55D04" w:rsidRPr="00594470">
              <w:t>external providers</w:t>
            </w:r>
            <w:r w:rsidRPr="00594470">
              <w:t xml:space="preserve"> approved by your own quality organization before procurement orders are placed?</w:t>
            </w:r>
          </w:p>
        </w:tc>
        <w:tc>
          <w:tcPr>
            <w:tcW w:w="1652" w:type="dxa"/>
            <w:shd w:val="clear" w:color="auto" w:fill="auto"/>
          </w:tcPr>
          <w:p w14:paraId="4E491AB2" w14:textId="77777777" w:rsidR="00101A30" w:rsidRPr="00594470" w:rsidRDefault="00101A30" w:rsidP="004C54C8">
            <w:pPr>
              <w:pStyle w:val="Brdtekst"/>
            </w:pPr>
          </w:p>
        </w:tc>
        <w:tc>
          <w:tcPr>
            <w:tcW w:w="1582" w:type="dxa"/>
          </w:tcPr>
          <w:p w14:paraId="4E491AB3" w14:textId="77777777" w:rsidR="00101A30" w:rsidRPr="00594470" w:rsidRDefault="00101A30" w:rsidP="004C54C8">
            <w:pPr>
              <w:pStyle w:val="Brdtekst"/>
            </w:pPr>
          </w:p>
        </w:tc>
      </w:tr>
      <w:tr w:rsidR="00101A30" w:rsidRPr="00594470" w14:paraId="4E491AB8" w14:textId="77777777" w:rsidTr="00A42EFA">
        <w:tc>
          <w:tcPr>
            <w:tcW w:w="6267" w:type="dxa"/>
            <w:shd w:val="clear" w:color="auto" w:fill="auto"/>
          </w:tcPr>
          <w:p w14:paraId="4E491AB5" w14:textId="77777777" w:rsidR="00101A30" w:rsidRPr="00594470" w:rsidRDefault="00101A30" w:rsidP="004C54C8">
            <w:pPr>
              <w:pStyle w:val="Brdtekst"/>
            </w:pPr>
            <w:r w:rsidRPr="00594470">
              <w:t>Are incoming supplies inspected</w:t>
            </w:r>
            <w:r w:rsidR="00C954D0" w:rsidRPr="00594470">
              <w:t xml:space="preserve"> </w:t>
            </w:r>
            <w:r w:rsidRPr="00594470">
              <w:t>/</w:t>
            </w:r>
            <w:r w:rsidR="00C954D0" w:rsidRPr="00594470">
              <w:t xml:space="preserve"> </w:t>
            </w:r>
            <w:r w:rsidRPr="00594470">
              <w:t>tested before use?</w:t>
            </w:r>
          </w:p>
        </w:tc>
        <w:tc>
          <w:tcPr>
            <w:tcW w:w="1652" w:type="dxa"/>
            <w:shd w:val="clear" w:color="auto" w:fill="auto"/>
          </w:tcPr>
          <w:p w14:paraId="4E491AB6" w14:textId="77777777" w:rsidR="00101A30" w:rsidRPr="00594470" w:rsidRDefault="00101A30" w:rsidP="004C54C8">
            <w:pPr>
              <w:pStyle w:val="Brdtekst"/>
            </w:pPr>
          </w:p>
        </w:tc>
        <w:tc>
          <w:tcPr>
            <w:tcW w:w="1582" w:type="dxa"/>
          </w:tcPr>
          <w:p w14:paraId="4E491AB7" w14:textId="77777777" w:rsidR="00101A30" w:rsidRPr="00594470" w:rsidRDefault="00101A30" w:rsidP="004C54C8">
            <w:pPr>
              <w:pStyle w:val="Brdtekst"/>
            </w:pPr>
          </w:p>
        </w:tc>
      </w:tr>
      <w:tr w:rsidR="00101A30" w:rsidRPr="00594470" w14:paraId="4E491ABC" w14:textId="77777777" w:rsidTr="00A42EFA">
        <w:tc>
          <w:tcPr>
            <w:tcW w:w="6267" w:type="dxa"/>
            <w:shd w:val="clear" w:color="auto" w:fill="auto"/>
          </w:tcPr>
          <w:p w14:paraId="4E491AB9" w14:textId="77777777" w:rsidR="00101A30" w:rsidRPr="00594470" w:rsidRDefault="00C02D35" w:rsidP="004C54C8">
            <w:pPr>
              <w:pStyle w:val="Brdtekst"/>
            </w:pPr>
            <w:r>
              <w:t xml:space="preserve">Do you obtain </w:t>
            </w:r>
            <w:r w:rsidR="00C11DCE">
              <w:rPr>
                <w:lang w:val="en-US"/>
              </w:rPr>
              <w:t>certification</w:t>
            </w:r>
            <w:r w:rsidR="00101A30" w:rsidRPr="00594470">
              <w:t xml:space="preserve"> on all raw materials received?</w:t>
            </w:r>
          </w:p>
        </w:tc>
        <w:tc>
          <w:tcPr>
            <w:tcW w:w="1652" w:type="dxa"/>
            <w:shd w:val="clear" w:color="auto" w:fill="auto"/>
          </w:tcPr>
          <w:p w14:paraId="4E491ABA" w14:textId="77777777" w:rsidR="00101A30" w:rsidRPr="00594470" w:rsidRDefault="00101A30" w:rsidP="004C54C8">
            <w:pPr>
              <w:pStyle w:val="Brdtekst"/>
            </w:pPr>
          </w:p>
        </w:tc>
        <w:tc>
          <w:tcPr>
            <w:tcW w:w="1582" w:type="dxa"/>
          </w:tcPr>
          <w:p w14:paraId="4E491ABB" w14:textId="77777777" w:rsidR="00101A30" w:rsidRPr="00594470" w:rsidRDefault="00101A30" w:rsidP="004C54C8">
            <w:pPr>
              <w:pStyle w:val="Brdtekst"/>
            </w:pPr>
          </w:p>
        </w:tc>
      </w:tr>
      <w:tr w:rsidR="00101A30" w:rsidRPr="00594470" w14:paraId="4E491AC0" w14:textId="77777777" w:rsidTr="00A42EFA">
        <w:tc>
          <w:tcPr>
            <w:tcW w:w="6267" w:type="dxa"/>
            <w:shd w:val="clear" w:color="auto" w:fill="auto"/>
          </w:tcPr>
          <w:p w14:paraId="4E491ABD" w14:textId="77777777" w:rsidR="00101A30" w:rsidRPr="00594470" w:rsidRDefault="00101A30" w:rsidP="004C54C8">
            <w:pPr>
              <w:pStyle w:val="Brdtekstpaaflgende"/>
            </w:pPr>
            <w:r w:rsidRPr="00594470">
              <w:t>Do you control customers furnished materials, identified and segregated?</w:t>
            </w:r>
          </w:p>
        </w:tc>
        <w:tc>
          <w:tcPr>
            <w:tcW w:w="1652" w:type="dxa"/>
            <w:shd w:val="clear" w:color="auto" w:fill="auto"/>
          </w:tcPr>
          <w:p w14:paraId="4E491ABE" w14:textId="77777777" w:rsidR="00101A30" w:rsidRPr="00594470" w:rsidRDefault="00101A30" w:rsidP="004C54C8">
            <w:pPr>
              <w:pStyle w:val="Brdtekst"/>
              <w:rPr>
                <w:u w:val="single"/>
              </w:rPr>
            </w:pPr>
          </w:p>
        </w:tc>
        <w:tc>
          <w:tcPr>
            <w:tcW w:w="1582" w:type="dxa"/>
          </w:tcPr>
          <w:p w14:paraId="4E491ABF" w14:textId="77777777" w:rsidR="00101A30" w:rsidRPr="00594470" w:rsidRDefault="00101A30" w:rsidP="004C54C8">
            <w:pPr>
              <w:pStyle w:val="Brdtekst"/>
              <w:rPr>
                <w:u w:val="single"/>
              </w:rPr>
            </w:pPr>
          </w:p>
        </w:tc>
      </w:tr>
    </w:tbl>
    <w:p w14:paraId="4E491AD2" w14:textId="77777777" w:rsidR="009372C7" w:rsidRPr="0047487F" w:rsidRDefault="00315A7D" w:rsidP="0047487F">
      <w:pPr>
        <w:pStyle w:val="Overskrift1"/>
        <w:rPr>
          <w:rFonts w:ascii="Times New Roman" w:hAnsi="Times New Roman"/>
          <w:sz w:val="28"/>
          <w:szCs w:val="28"/>
        </w:rPr>
      </w:pPr>
      <w:r w:rsidRPr="003107BD">
        <w:rPr>
          <w:rFonts w:ascii="Times New Roman" w:hAnsi="Times New Roman"/>
          <w:sz w:val="28"/>
          <w:szCs w:val="28"/>
        </w:rPr>
        <w:t>Control of documents and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1662"/>
        <w:gridCol w:w="1592"/>
      </w:tblGrid>
      <w:tr w:rsidR="00101A30" w:rsidRPr="00594470" w14:paraId="4E491AD6" w14:textId="77777777" w:rsidTr="00A42EFA">
        <w:tc>
          <w:tcPr>
            <w:tcW w:w="6247" w:type="dxa"/>
            <w:shd w:val="clear" w:color="auto" w:fill="auto"/>
          </w:tcPr>
          <w:p w14:paraId="4E491AD3" w14:textId="77777777" w:rsidR="00101A30" w:rsidRPr="00C411BD" w:rsidRDefault="00101A30" w:rsidP="004C54C8">
            <w:pPr>
              <w:pStyle w:val="Brdtekst"/>
              <w:rPr>
                <w:b/>
              </w:rPr>
            </w:pPr>
            <w:r w:rsidRPr="00594470">
              <w:rPr>
                <w:b/>
              </w:rPr>
              <w:t>Questions</w:t>
            </w:r>
          </w:p>
        </w:tc>
        <w:tc>
          <w:tcPr>
            <w:tcW w:w="1662" w:type="dxa"/>
            <w:shd w:val="clear" w:color="auto" w:fill="auto"/>
          </w:tcPr>
          <w:p w14:paraId="4E491AD4" w14:textId="77777777" w:rsidR="00101A30" w:rsidRPr="00594470" w:rsidRDefault="00101A30" w:rsidP="005910F6">
            <w:pPr>
              <w:pStyle w:val="Brdtekst"/>
              <w:jc w:val="center"/>
              <w:rPr>
                <w:b/>
              </w:rPr>
            </w:pPr>
            <w:r w:rsidRPr="00594470">
              <w:rPr>
                <w:b/>
              </w:rPr>
              <w:t>Yes</w:t>
            </w:r>
          </w:p>
        </w:tc>
        <w:tc>
          <w:tcPr>
            <w:tcW w:w="1592" w:type="dxa"/>
          </w:tcPr>
          <w:p w14:paraId="4E491AD5" w14:textId="77777777" w:rsidR="00101A30" w:rsidRPr="00594470" w:rsidRDefault="00101A30" w:rsidP="005910F6">
            <w:pPr>
              <w:pStyle w:val="Brdtekst"/>
              <w:jc w:val="center"/>
              <w:rPr>
                <w:b/>
              </w:rPr>
            </w:pPr>
            <w:r w:rsidRPr="00594470">
              <w:rPr>
                <w:b/>
              </w:rPr>
              <w:t>No</w:t>
            </w:r>
          </w:p>
        </w:tc>
      </w:tr>
      <w:tr w:rsidR="00101A30" w:rsidRPr="00594470" w14:paraId="4E491ADA" w14:textId="77777777" w:rsidTr="00A42EFA">
        <w:tc>
          <w:tcPr>
            <w:tcW w:w="6247" w:type="dxa"/>
            <w:shd w:val="clear" w:color="auto" w:fill="auto"/>
          </w:tcPr>
          <w:p w14:paraId="4E491AD7" w14:textId="77777777" w:rsidR="00101A30" w:rsidRPr="00594470" w:rsidRDefault="00101A30" w:rsidP="004C54C8">
            <w:pPr>
              <w:pStyle w:val="Brdtekst"/>
            </w:pPr>
            <w:r w:rsidRPr="00594470">
              <w:t xml:space="preserve">Do you maintain procedures to control all documents and data affecting </w:t>
            </w:r>
            <w:r w:rsidRPr="00D863CF">
              <w:t>quality</w:t>
            </w:r>
            <w:r w:rsidRPr="00594470">
              <w:t xml:space="preserve"> to be reviewed and approved by authorized personnel prior to issuing?</w:t>
            </w:r>
          </w:p>
        </w:tc>
        <w:tc>
          <w:tcPr>
            <w:tcW w:w="1662" w:type="dxa"/>
            <w:shd w:val="clear" w:color="auto" w:fill="auto"/>
          </w:tcPr>
          <w:p w14:paraId="4E491AD8" w14:textId="77777777" w:rsidR="00101A30" w:rsidRPr="00594470" w:rsidRDefault="00101A30" w:rsidP="004C54C8">
            <w:pPr>
              <w:pStyle w:val="Brdtekst"/>
            </w:pPr>
          </w:p>
        </w:tc>
        <w:tc>
          <w:tcPr>
            <w:tcW w:w="1592" w:type="dxa"/>
          </w:tcPr>
          <w:p w14:paraId="4E491AD9" w14:textId="77777777" w:rsidR="00101A30" w:rsidRPr="00594470" w:rsidRDefault="00101A30" w:rsidP="004C54C8">
            <w:pPr>
              <w:pStyle w:val="Brdtekst"/>
            </w:pPr>
          </w:p>
        </w:tc>
      </w:tr>
      <w:tr w:rsidR="00101A30" w:rsidRPr="00594470" w14:paraId="4E491ADE" w14:textId="77777777" w:rsidTr="00A42EFA">
        <w:tc>
          <w:tcPr>
            <w:tcW w:w="6247" w:type="dxa"/>
            <w:shd w:val="clear" w:color="auto" w:fill="auto"/>
          </w:tcPr>
          <w:p w14:paraId="4E491ADB" w14:textId="77777777" w:rsidR="00101A30" w:rsidRPr="00594470" w:rsidRDefault="00101A30" w:rsidP="00D863CF">
            <w:pPr>
              <w:pStyle w:val="Brdtekst"/>
            </w:pPr>
            <w:r w:rsidRPr="00594470">
              <w:t>Do you practice a system to ensure that all work</w:t>
            </w:r>
            <w:r w:rsidR="00D863CF">
              <w:t xml:space="preserve"> instruction</w:t>
            </w:r>
            <w:r w:rsidRPr="00594470">
              <w:t xml:space="preserve"> manuals are </w:t>
            </w:r>
            <w:r w:rsidR="00D863CF">
              <w:t>appropriately updated and revised</w:t>
            </w:r>
            <w:r w:rsidRPr="00594470">
              <w:t>?</w:t>
            </w:r>
          </w:p>
        </w:tc>
        <w:tc>
          <w:tcPr>
            <w:tcW w:w="1662" w:type="dxa"/>
            <w:shd w:val="clear" w:color="auto" w:fill="auto"/>
          </w:tcPr>
          <w:p w14:paraId="4E491ADC" w14:textId="77777777" w:rsidR="00101A30" w:rsidRPr="00594470" w:rsidRDefault="00101A30" w:rsidP="004C54C8">
            <w:pPr>
              <w:pStyle w:val="Brdtekst"/>
              <w:rPr>
                <w:u w:val="single"/>
              </w:rPr>
            </w:pPr>
          </w:p>
        </w:tc>
        <w:tc>
          <w:tcPr>
            <w:tcW w:w="1592" w:type="dxa"/>
          </w:tcPr>
          <w:p w14:paraId="4E491ADD" w14:textId="77777777" w:rsidR="00101A30" w:rsidRPr="00594470" w:rsidRDefault="00101A30" w:rsidP="004C54C8">
            <w:pPr>
              <w:pStyle w:val="Brdtekst"/>
              <w:rPr>
                <w:u w:val="single"/>
              </w:rPr>
            </w:pPr>
          </w:p>
        </w:tc>
      </w:tr>
      <w:tr w:rsidR="00101A30" w:rsidRPr="00594470" w14:paraId="4E491AE2" w14:textId="77777777" w:rsidTr="00A42EFA">
        <w:tc>
          <w:tcPr>
            <w:tcW w:w="6247" w:type="dxa"/>
            <w:shd w:val="clear" w:color="auto" w:fill="auto"/>
          </w:tcPr>
          <w:p w14:paraId="4E491ADF" w14:textId="77777777" w:rsidR="00101A30" w:rsidRPr="00594470" w:rsidRDefault="00101A30" w:rsidP="004C54C8">
            <w:pPr>
              <w:pStyle w:val="Brdtekst"/>
            </w:pPr>
            <w:r w:rsidRPr="00594470">
              <w:t xml:space="preserve">Are obsolete documents promptly removed from all </w:t>
            </w:r>
            <w:r w:rsidR="006A3229">
              <w:t>IT systems and other areas of use and issuing</w:t>
            </w:r>
            <w:r w:rsidRPr="00594470">
              <w:t>?</w:t>
            </w:r>
          </w:p>
        </w:tc>
        <w:tc>
          <w:tcPr>
            <w:tcW w:w="1662" w:type="dxa"/>
            <w:shd w:val="clear" w:color="auto" w:fill="auto"/>
          </w:tcPr>
          <w:p w14:paraId="4E491AE0" w14:textId="77777777" w:rsidR="00101A30" w:rsidRPr="00594470" w:rsidRDefault="00101A30" w:rsidP="004C54C8">
            <w:pPr>
              <w:pStyle w:val="Brdtekst"/>
            </w:pPr>
          </w:p>
        </w:tc>
        <w:tc>
          <w:tcPr>
            <w:tcW w:w="1592" w:type="dxa"/>
          </w:tcPr>
          <w:p w14:paraId="4E491AE1" w14:textId="77777777" w:rsidR="00101A30" w:rsidRPr="00594470" w:rsidRDefault="00101A30" w:rsidP="004C54C8">
            <w:pPr>
              <w:pStyle w:val="Brdtekst"/>
            </w:pPr>
          </w:p>
        </w:tc>
      </w:tr>
    </w:tbl>
    <w:p w14:paraId="4E491AE3" w14:textId="77777777" w:rsidR="00CE226E" w:rsidRPr="0047487F" w:rsidRDefault="00D00C78" w:rsidP="00CE226E">
      <w:pPr>
        <w:pStyle w:val="Overskrift1"/>
        <w:rPr>
          <w:rFonts w:ascii="Times New Roman" w:hAnsi="Times New Roman"/>
          <w:sz w:val="28"/>
          <w:szCs w:val="28"/>
        </w:rPr>
      </w:pPr>
      <w:r w:rsidRPr="003107BD">
        <w:rPr>
          <w:rFonts w:ascii="Times New Roman" w:hAnsi="Times New Roman"/>
          <w:sz w:val="28"/>
          <w:szCs w:val="28"/>
        </w:rPr>
        <w:t>Records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1739"/>
        <w:gridCol w:w="1527"/>
      </w:tblGrid>
      <w:tr w:rsidR="00101A30" w:rsidRPr="00594470" w14:paraId="4E491AE7" w14:textId="77777777" w:rsidTr="00A42EFA">
        <w:tc>
          <w:tcPr>
            <w:tcW w:w="6235" w:type="dxa"/>
            <w:shd w:val="clear" w:color="auto" w:fill="auto"/>
          </w:tcPr>
          <w:p w14:paraId="4E491AE4" w14:textId="77777777" w:rsidR="00101A30" w:rsidRPr="00C411BD" w:rsidRDefault="00101A30" w:rsidP="004C54C8">
            <w:pPr>
              <w:pStyle w:val="Brdtekst"/>
              <w:rPr>
                <w:b/>
              </w:rPr>
            </w:pPr>
            <w:r w:rsidRPr="00594470">
              <w:rPr>
                <w:b/>
              </w:rPr>
              <w:t>Questions</w:t>
            </w:r>
          </w:p>
        </w:tc>
        <w:tc>
          <w:tcPr>
            <w:tcW w:w="1739" w:type="dxa"/>
            <w:shd w:val="clear" w:color="auto" w:fill="auto"/>
          </w:tcPr>
          <w:p w14:paraId="4E491AE5" w14:textId="77777777" w:rsidR="00101A30" w:rsidRPr="00594470" w:rsidRDefault="00101A30" w:rsidP="005910F6">
            <w:pPr>
              <w:pStyle w:val="Brdtekst"/>
              <w:jc w:val="center"/>
              <w:rPr>
                <w:b/>
              </w:rPr>
            </w:pPr>
            <w:r w:rsidRPr="00594470">
              <w:rPr>
                <w:b/>
              </w:rPr>
              <w:t>Yes</w:t>
            </w:r>
          </w:p>
        </w:tc>
        <w:tc>
          <w:tcPr>
            <w:tcW w:w="1527" w:type="dxa"/>
          </w:tcPr>
          <w:p w14:paraId="4E491AE6" w14:textId="77777777" w:rsidR="00101A30" w:rsidRPr="00594470" w:rsidRDefault="00101A30" w:rsidP="005910F6">
            <w:pPr>
              <w:pStyle w:val="Brdtekst"/>
              <w:jc w:val="center"/>
              <w:rPr>
                <w:b/>
              </w:rPr>
            </w:pPr>
            <w:r w:rsidRPr="00594470">
              <w:rPr>
                <w:b/>
              </w:rPr>
              <w:t>No</w:t>
            </w:r>
          </w:p>
        </w:tc>
      </w:tr>
      <w:tr w:rsidR="00101A30" w:rsidRPr="00594470" w14:paraId="4E491AFE" w14:textId="77777777" w:rsidTr="00A42EFA">
        <w:trPr>
          <w:trHeight w:val="2243"/>
        </w:trPr>
        <w:tc>
          <w:tcPr>
            <w:tcW w:w="6235" w:type="dxa"/>
            <w:shd w:val="clear" w:color="auto" w:fill="auto"/>
          </w:tcPr>
          <w:p w14:paraId="4E491AE8" w14:textId="77777777" w:rsidR="00101A30" w:rsidRPr="00594470" w:rsidRDefault="00101A30" w:rsidP="003C2563">
            <w:pPr>
              <w:pStyle w:val="Brdtekst"/>
            </w:pPr>
            <w:r w:rsidRPr="00594470">
              <w:t xml:space="preserve">Do </w:t>
            </w:r>
            <w:r w:rsidR="0037575C" w:rsidRPr="00594470">
              <w:t xml:space="preserve">your </w:t>
            </w:r>
            <w:r w:rsidRPr="00594470">
              <w:t>records show:</w:t>
            </w:r>
          </w:p>
          <w:p w14:paraId="4E491AE9" w14:textId="77777777" w:rsidR="00101A30" w:rsidRPr="00594470" w:rsidRDefault="00101A30" w:rsidP="0083083C">
            <w:pPr>
              <w:pStyle w:val="Brdtekst"/>
            </w:pPr>
            <w:r w:rsidRPr="00594470">
              <w:tab/>
              <w:t>a)   Detailed results of inspection/test?</w:t>
            </w:r>
            <w:r w:rsidRPr="00594470">
              <w:tab/>
            </w:r>
          </w:p>
          <w:p w14:paraId="4E491AEA" w14:textId="77777777" w:rsidR="00101A30" w:rsidRPr="00594470" w:rsidRDefault="00101A30" w:rsidP="0083083C">
            <w:pPr>
              <w:pStyle w:val="Brdtekst"/>
            </w:pPr>
            <w:r w:rsidRPr="00594470">
              <w:tab/>
              <w:t>b</w:t>
            </w:r>
            <w:r w:rsidR="00CB4514" w:rsidRPr="00594470">
              <w:t>)   Nature of any defects?</w:t>
            </w:r>
            <w:r w:rsidR="00CB4514" w:rsidRPr="00594470">
              <w:tab/>
            </w:r>
            <w:r w:rsidR="00CB4514" w:rsidRPr="00594470">
              <w:tab/>
            </w:r>
            <w:r w:rsidR="00CB4514" w:rsidRPr="00594470">
              <w:tab/>
            </w:r>
            <w:r w:rsidR="00CB4514" w:rsidRPr="00594470">
              <w:tab/>
            </w:r>
          </w:p>
          <w:p w14:paraId="4E491AEB" w14:textId="77777777" w:rsidR="00101A30" w:rsidRPr="00594470" w:rsidRDefault="00101A30" w:rsidP="0083083C">
            <w:pPr>
              <w:pStyle w:val="Brdtekst"/>
            </w:pPr>
            <w:r w:rsidRPr="00594470">
              <w:tab/>
              <w:t>c)   Corrective actions?</w:t>
            </w:r>
            <w:r w:rsidRPr="00594470">
              <w:tab/>
            </w:r>
            <w:r w:rsidRPr="00594470">
              <w:tab/>
            </w:r>
            <w:r w:rsidRPr="00594470">
              <w:tab/>
            </w:r>
            <w:r w:rsidRPr="00594470">
              <w:tab/>
            </w:r>
            <w:r w:rsidRPr="00594470">
              <w:tab/>
            </w:r>
          </w:p>
          <w:p w14:paraId="4E491AEC" w14:textId="77777777" w:rsidR="00101A30" w:rsidRPr="00594470" w:rsidRDefault="00101A30" w:rsidP="0083083C">
            <w:pPr>
              <w:pStyle w:val="Brdtekst"/>
            </w:pPr>
            <w:r w:rsidRPr="00594470">
              <w:tab/>
              <w:t>d)   Identity of person who perform the work?</w:t>
            </w:r>
            <w:r w:rsidRPr="00594470">
              <w:tab/>
            </w:r>
            <w:r w:rsidRPr="00594470">
              <w:tab/>
            </w:r>
          </w:p>
          <w:p w14:paraId="4E491AED" w14:textId="77777777" w:rsidR="00101A30" w:rsidRPr="00594470" w:rsidRDefault="00101A30" w:rsidP="0083083C">
            <w:pPr>
              <w:pStyle w:val="Brdtekst"/>
            </w:pPr>
            <w:r w:rsidRPr="00594470">
              <w:tab/>
              <w:t>e)   Identity of inspector?</w:t>
            </w:r>
            <w:r w:rsidRPr="00594470">
              <w:tab/>
            </w:r>
            <w:r w:rsidRPr="00594470">
              <w:tab/>
            </w:r>
            <w:r w:rsidRPr="00594470">
              <w:tab/>
            </w:r>
            <w:r w:rsidRPr="00594470">
              <w:tab/>
            </w:r>
            <w:r w:rsidRPr="00594470">
              <w:tab/>
            </w:r>
          </w:p>
          <w:p w14:paraId="4E491AEE" w14:textId="77777777" w:rsidR="00101A30" w:rsidRPr="00594470" w:rsidRDefault="00101A30" w:rsidP="0083083C">
            <w:pPr>
              <w:pStyle w:val="Brdtekst"/>
            </w:pPr>
            <w:r w:rsidRPr="00594470">
              <w:tab/>
              <w:t>f)   Identity of production/maintenance order?</w:t>
            </w:r>
          </w:p>
        </w:tc>
        <w:tc>
          <w:tcPr>
            <w:tcW w:w="1739" w:type="dxa"/>
            <w:shd w:val="clear" w:color="auto" w:fill="auto"/>
          </w:tcPr>
          <w:p w14:paraId="4E491AEF" w14:textId="77777777" w:rsidR="00101A30" w:rsidRPr="00594470" w:rsidRDefault="00101A30" w:rsidP="004C54C8">
            <w:pPr>
              <w:pStyle w:val="Brdtekst"/>
            </w:pPr>
          </w:p>
          <w:p w14:paraId="4E491AF0" w14:textId="77777777" w:rsidR="00587D84" w:rsidRDefault="00587D84" w:rsidP="00100ECB">
            <w:pPr>
              <w:pStyle w:val="Brdtekstpaaflgende"/>
              <w:numPr>
                <w:ilvl w:val="0"/>
                <w:numId w:val="9"/>
              </w:numPr>
            </w:pPr>
            <w:r>
              <w:t>__</w:t>
            </w:r>
          </w:p>
          <w:p w14:paraId="4E491AF1" w14:textId="77777777" w:rsidR="00587D84" w:rsidRDefault="00587D84" w:rsidP="00100ECB">
            <w:pPr>
              <w:pStyle w:val="Brdtekstpaaflgende"/>
              <w:numPr>
                <w:ilvl w:val="0"/>
                <w:numId w:val="9"/>
              </w:numPr>
            </w:pPr>
            <w:r>
              <w:t>__</w:t>
            </w:r>
          </w:p>
          <w:p w14:paraId="4E491AF2" w14:textId="77777777" w:rsidR="00587D84" w:rsidRDefault="00587D84" w:rsidP="00100ECB">
            <w:pPr>
              <w:pStyle w:val="Brdtekstpaaflgende"/>
              <w:numPr>
                <w:ilvl w:val="0"/>
                <w:numId w:val="9"/>
              </w:numPr>
            </w:pPr>
            <w:r>
              <w:t>__</w:t>
            </w:r>
          </w:p>
          <w:p w14:paraId="4E491AF3" w14:textId="77777777" w:rsidR="00587D84" w:rsidRDefault="00587D84" w:rsidP="00100ECB">
            <w:pPr>
              <w:pStyle w:val="Brdtekstpaaflgende"/>
              <w:numPr>
                <w:ilvl w:val="0"/>
                <w:numId w:val="9"/>
              </w:numPr>
            </w:pPr>
            <w:r>
              <w:t>__</w:t>
            </w:r>
          </w:p>
          <w:p w14:paraId="4E491AF4" w14:textId="77777777" w:rsidR="00587D84" w:rsidRDefault="00587D84" w:rsidP="00100ECB">
            <w:pPr>
              <w:pStyle w:val="Brdtekstpaaflgende"/>
              <w:numPr>
                <w:ilvl w:val="0"/>
                <w:numId w:val="9"/>
              </w:numPr>
            </w:pPr>
            <w:r>
              <w:t>__</w:t>
            </w:r>
          </w:p>
          <w:p w14:paraId="4E491AF5" w14:textId="77777777" w:rsidR="00587D84" w:rsidRPr="00594470" w:rsidRDefault="00587D84" w:rsidP="00100ECB">
            <w:pPr>
              <w:pStyle w:val="Brdtekstpaaflgende"/>
              <w:numPr>
                <w:ilvl w:val="0"/>
                <w:numId w:val="9"/>
              </w:numPr>
            </w:pPr>
            <w:r>
              <w:t>__</w:t>
            </w:r>
          </w:p>
        </w:tc>
        <w:tc>
          <w:tcPr>
            <w:tcW w:w="1527" w:type="dxa"/>
          </w:tcPr>
          <w:p w14:paraId="4E491AF6" w14:textId="77777777" w:rsidR="0037575C" w:rsidRPr="00594470" w:rsidRDefault="0037575C" w:rsidP="003107BD">
            <w:pPr>
              <w:pStyle w:val="Brdtekstpaaflgende"/>
            </w:pPr>
          </w:p>
          <w:p w14:paraId="4E491AF7" w14:textId="77777777" w:rsidR="00587D84" w:rsidRDefault="00587D84" w:rsidP="00100ECB">
            <w:pPr>
              <w:pStyle w:val="Brdtekstpaaflgende"/>
              <w:numPr>
                <w:ilvl w:val="0"/>
                <w:numId w:val="10"/>
              </w:numPr>
            </w:pPr>
            <w:r>
              <w:t>__</w:t>
            </w:r>
          </w:p>
          <w:p w14:paraId="4E491AF8" w14:textId="77777777" w:rsidR="00587D84" w:rsidRDefault="00587D84" w:rsidP="00100ECB">
            <w:pPr>
              <w:pStyle w:val="Brdtekstpaaflgende"/>
              <w:numPr>
                <w:ilvl w:val="0"/>
                <w:numId w:val="10"/>
              </w:numPr>
            </w:pPr>
            <w:r>
              <w:t>__</w:t>
            </w:r>
          </w:p>
          <w:p w14:paraId="4E491AF9" w14:textId="77777777" w:rsidR="00587D84" w:rsidRDefault="00587D84" w:rsidP="00100ECB">
            <w:pPr>
              <w:pStyle w:val="Brdtekstpaaflgende"/>
              <w:numPr>
                <w:ilvl w:val="0"/>
                <w:numId w:val="10"/>
              </w:numPr>
            </w:pPr>
            <w:r>
              <w:t>__</w:t>
            </w:r>
          </w:p>
          <w:p w14:paraId="4E491AFA" w14:textId="77777777" w:rsidR="00587D84" w:rsidRDefault="00587D84" w:rsidP="00100ECB">
            <w:pPr>
              <w:pStyle w:val="Brdtekstpaaflgende"/>
              <w:numPr>
                <w:ilvl w:val="0"/>
                <w:numId w:val="10"/>
              </w:numPr>
            </w:pPr>
            <w:r>
              <w:t>__</w:t>
            </w:r>
          </w:p>
          <w:p w14:paraId="4E491AFB" w14:textId="77777777" w:rsidR="00587D84" w:rsidRDefault="00587D84" w:rsidP="00100ECB">
            <w:pPr>
              <w:pStyle w:val="Brdtekstpaaflgende"/>
              <w:numPr>
                <w:ilvl w:val="0"/>
                <w:numId w:val="10"/>
              </w:numPr>
            </w:pPr>
            <w:r>
              <w:t>__</w:t>
            </w:r>
          </w:p>
          <w:p w14:paraId="4E491AFC" w14:textId="77777777" w:rsidR="00587D84" w:rsidRDefault="00587D84" w:rsidP="00100ECB">
            <w:pPr>
              <w:pStyle w:val="Brdtekstpaaflgende"/>
              <w:numPr>
                <w:ilvl w:val="0"/>
                <w:numId w:val="10"/>
              </w:numPr>
            </w:pPr>
            <w:r>
              <w:t>__</w:t>
            </w:r>
          </w:p>
          <w:p w14:paraId="4E491AFD" w14:textId="77777777" w:rsidR="005910F6" w:rsidRPr="00594470" w:rsidRDefault="005910F6" w:rsidP="00587D84">
            <w:pPr>
              <w:pStyle w:val="Brdtekstpaaflgende"/>
            </w:pPr>
          </w:p>
        </w:tc>
      </w:tr>
      <w:tr w:rsidR="00101A30" w:rsidRPr="00594470" w14:paraId="4E491B08" w14:textId="77777777" w:rsidTr="00A42EFA">
        <w:tc>
          <w:tcPr>
            <w:tcW w:w="6235" w:type="dxa"/>
            <w:shd w:val="clear" w:color="auto" w:fill="auto"/>
          </w:tcPr>
          <w:p w14:paraId="4E491AFF" w14:textId="77777777" w:rsidR="00101A30" w:rsidRDefault="00101A30" w:rsidP="004C54C8">
            <w:pPr>
              <w:pStyle w:val="Brdtekst"/>
            </w:pPr>
            <w:r w:rsidRPr="00594470">
              <w:t>Are inspection, repair and overhaul records maintained for the performed work, inspection and test</w:t>
            </w:r>
            <w:r w:rsidR="006A3229">
              <w:t>ing</w:t>
            </w:r>
            <w:r w:rsidRPr="00594470">
              <w:t>?</w:t>
            </w:r>
          </w:p>
          <w:p w14:paraId="4E491B00" w14:textId="77777777" w:rsidR="006A3229" w:rsidRPr="006A3229" w:rsidRDefault="006A3229" w:rsidP="006A3229">
            <w:pPr>
              <w:pStyle w:val="Brdtekstpaaflgende"/>
            </w:pPr>
          </w:p>
          <w:p w14:paraId="4E491B01" w14:textId="1E4551C0" w:rsidR="0083083C" w:rsidRPr="00594470" w:rsidRDefault="00463E3D" w:rsidP="00100ECB">
            <w:pPr>
              <w:pStyle w:val="Brdtekst"/>
              <w:numPr>
                <w:ilvl w:val="0"/>
                <w:numId w:val="6"/>
              </w:numPr>
            </w:pPr>
            <w:r>
              <w:t>H</w:t>
            </w:r>
            <w:r w:rsidR="0083083C" w:rsidRPr="00594470">
              <w:t>ow long are these records retained?</w:t>
            </w:r>
          </w:p>
          <w:p w14:paraId="4E491B02" w14:textId="77777777" w:rsidR="0083083C" w:rsidRPr="00594470" w:rsidRDefault="0083083C" w:rsidP="0083083C">
            <w:pPr>
              <w:pStyle w:val="Brdtekstpaaflgende"/>
            </w:pPr>
          </w:p>
          <w:p w14:paraId="4E491B03" w14:textId="77777777" w:rsidR="0083083C" w:rsidRPr="00594470" w:rsidRDefault="0083083C" w:rsidP="0083083C">
            <w:pPr>
              <w:pStyle w:val="Brdtekstpaaflgende"/>
            </w:pPr>
          </w:p>
        </w:tc>
        <w:tc>
          <w:tcPr>
            <w:tcW w:w="1739" w:type="dxa"/>
            <w:shd w:val="clear" w:color="auto" w:fill="auto"/>
          </w:tcPr>
          <w:p w14:paraId="4E491B04" w14:textId="77777777" w:rsidR="0083083C" w:rsidRDefault="0083083C" w:rsidP="0083083C">
            <w:pPr>
              <w:pStyle w:val="Brdtekstpaaflgende"/>
            </w:pPr>
          </w:p>
          <w:p w14:paraId="4E491B05" w14:textId="77777777" w:rsidR="006A3229" w:rsidRPr="00594470" w:rsidRDefault="006A3229" w:rsidP="0083083C">
            <w:pPr>
              <w:pStyle w:val="Brdtekstpaaflgende"/>
            </w:pPr>
          </w:p>
          <w:p w14:paraId="4E491B06" w14:textId="77777777" w:rsidR="00101A30" w:rsidRPr="00594470" w:rsidRDefault="0083083C" w:rsidP="004C54C8">
            <w:pPr>
              <w:pStyle w:val="Brdtekst"/>
              <w:rPr>
                <w:u w:val="single"/>
              </w:rPr>
            </w:pPr>
            <w:r w:rsidRPr="00594470">
              <w:rPr>
                <w:u w:val="single"/>
              </w:rPr>
              <w:t>Specify period:</w:t>
            </w:r>
          </w:p>
        </w:tc>
        <w:tc>
          <w:tcPr>
            <w:tcW w:w="1527" w:type="dxa"/>
          </w:tcPr>
          <w:p w14:paraId="4E491B07" w14:textId="77777777" w:rsidR="00101A30" w:rsidRPr="00594470" w:rsidRDefault="00101A30" w:rsidP="004C54C8">
            <w:pPr>
              <w:pStyle w:val="Brdtekst"/>
              <w:rPr>
                <w:u w:val="single"/>
              </w:rPr>
            </w:pPr>
          </w:p>
        </w:tc>
      </w:tr>
      <w:tr w:rsidR="00101A30" w:rsidRPr="00594470" w14:paraId="4E491B25" w14:textId="77777777" w:rsidTr="00A42EFA">
        <w:tc>
          <w:tcPr>
            <w:tcW w:w="6235" w:type="dxa"/>
            <w:shd w:val="clear" w:color="auto" w:fill="auto"/>
          </w:tcPr>
          <w:p w14:paraId="4E491B09" w14:textId="77777777" w:rsidR="0083083C" w:rsidRPr="00594470" w:rsidRDefault="00101A30" w:rsidP="003107BD">
            <w:pPr>
              <w:pStyle w:val="Brdtekst"/>
            </w:pPr>
            <w:r w:rsidRPr="00594470">
              <w:t>Do you retain records of:</w:t>
            </w:r>
          </w:p>
          <w:p w14:paraId="4E491B0A" w14:textId="77777777" w:rsidR="00101A30" w:rsidRPr="00594470" w:rsidRDefault="00101A30" w:rsidP="003C2563">
            <w:pPr>
              <w:pStyle w:val="Brdtekst"/>
            </w:pPr>
            <w:r w:rsidRPr="00594470">
              <w:t>a)   Quality audits?</w:t>
            </w:r>
            <w:r w:rsidRPr="00594470">
              <w:tab/>
            </w:r>
            <w:r w:rsidRPr="00594470">
              <w:tab/>
            </w:r>
            <w:r w:rsidRPr="00594470">
              <w:tab/>
            </w:r>
            <w:r w:rsidRPr="00594470">
              <w:tab/>
            </w:r>
            <w:r w:rsidRPr="00594470">
              <w:tab/>
            </w:r>
            <w:r w:rsidRPr="00594470">
              <w:tab/>
            </w:r>
          </w:p>
          <w:p w14:paraId="4E491B0B" w14:textId="77777777" w:rsidR="00101A30" w:rsidRPr="00594470" w:rsidRDefault="00101A30" w:rsidP="003C2563">
            <w:pPr>
              <w:pStyle w:val="Brdtekst"/>
            </w:pPr>
            <w:r w:rsidRPr="00594470">
              <w:t>b)   Vendor survey reports?</w:t>
            </w:r>
            <w:r w:rsidRPr="00594470">
              <w:tab/>
            </w:r>
            <w:r w:rsidRPr="00594470">
              <w:tab/>
            </w:r>
            <w:r w:rsidRPr="00594470">
              <w:tab/>
            </w:r>
            <w:r w:rsidRPr="00594470">
              <w:tab/>
            </w:r>
            <w:r w:rsidRPr="00594470">
              <w:tab/>
            </w:r>
          </w:p>
          <w:p w14:paraId="4E491B0C" w14:textId="77777777" w:rsidR="00C11DCE" w:rsidRPr="00C11DCE" w:rsidRDefault="00101A30" w:rsidP="00C11DCE">
            <w:pPr>
              <w:pStyle w:val="Brdtekst"/>
            </w:pPr>
            <w:r w:rsidRPr="00594470">
              <w:t xml:space="preserve">c)   </w:t>
            </w:r>
            <w:r w:rsidRPr="00C11DCE">
              <w:rPr>
                <w:sz w:val="18"/>
                <w:szCs w:val="18"/>
              </w:rPr>
              <w:t xml:space="preserve">Copies of certificate on authority approved </w:t>
            </w:r>
            <w:r w:rsidR="00C11DCE" w:rsidRPr="00C11DCE">
              <w:rPr>
                <w:sz w:val="18"/>
                <w:szCs w:val="18"/>
              </w:rPr>
              <w:t>supplier /external providers</w:t>
            </w:r>
            <w:r w:rsidRPr="00C11DCE">
              <w:rPr>
                <w:sz w:val="18"/>
                <w:szCs w:val="18"/>
              </w:rPr>
              <w:t>?</w:t>
            </w:r>
            <w:r w:rsidR="00C11DCE">
              <w:tab/>
            </w:r>
          </w:p>
          <w:p w14:paraId="4E491B0D" w14:textId="77777777" w:rsidR="00101A30" w:rsidRPr="00594470" w:rsidRDefault="00101A30" w:rsidP="003C2563">
            <w:pPr>
              <w:pStyle w:val="Brdtekst"/>
            </w:pPr>
            <w:r w:rsidRPr="00594470">
              <w:t>d)   Certificates of received raw materials?</w:t>
            </w:r>
            <w:r w:rsidRPr="00594470">
              <w:tab/>
            </w:r>
            <w:r w:rsidRPr="00594470">
              <w:tab/>
            </w:r>
            <w:r w:rsidRPr="00594470">
              <w:tab/>
            </w:r>
          </w:p>
          <w:p w14:paraId="4E491B0E" w14:textId="77777777" w:rsidR="0083083C" w:rsidRPr="00594470" w:rsidRDefault="00101A30" w:rsidP="003C2563">
            <w:pPr>
              <w:pStyle w:val="Brdtekst"/>
            </w:pPr>
            <w:r w:rsidRPr="00594470">
              <w:t>e)   Certificates of received supplies?</w:t>
            </w:r>
            <w:r w:rsidRPr="00594470">
              <w:tab/>
            </w:r>
            <w:r w:rsidRPr="00594470">
              <w:tab/>
            </w:r>
            <w:r w:rsidRPr="00594470">
              <w:tab/>
            </w:r>
            <w:r w:rsidRPr="00594470">
              <w:tab/>
            </w:r>
          </w:p>
          <w:p w14:paraId="4E491B0F" w14:textId="77777777" w:rsidR="00101A30" w:rsidRPr="00594470" w:rsidRDefault="00101A30" w:rsidP="003C2563">
            <w:pPr>
              <w:pStyle w:val="Brdtekst"/>
            </w:pPr>
            <w:r w:rsidRPr="00594470">
              <w:t>f)   Log for moni</w:t>
            </w:r>
            <w:r w:rsidR="0083083C" w:rsidRPr="00594470">
              <w:t>toring of special processes?</w:t>
            </w:r>
            <w:r w:rsidR="0083083C" w:rsidRPr="00594470">
              <w:tab/>
            </w:r>
            <w:r w:rsidR="0083083C" w:rsidRPr="00594470">
              <w:tab/>
            </w:r>
          </w:p>
          <w:p w14:paraId="4E491B10" w14:textId="77777777" w:rsidR="0083083C" w:rsidRPr="00594470" w:rsidRDefault="00101A30" w:rsidP="003107BD">
            <w:pPr>
              <w:pStyle w:val="Brdtekst"/>
            </w:pPr>
            <w:r w:rsidRPr="00594470">
              <w:t>g)   Reports and</w:t>
            </w:r>
            <w:r w:rsidR="0083083C" w:rsidRPr="00594470">
              <w:t xml:space="preserve"> trends of non-conforming?</w:t>
            </w:r>
            <w:r w:rsidR="0083083C" w:rsidRPr="00594470">
              <w:tab/>
            </w:r>
          </w:p>
          <w:p w14:paraId="4E491B11" w14:textId="77777777" w:rsidR="0083083C" w:rsidRPr="00594470" w:rsidRDefault="00101A30" w:rsidP="0083083C">
            <w:pPr>
              <w:pStyle w:val="Brdtekst"/>
            </w:pPr>
            <w:r w:rsidRPr="00594470">
              <w:t>h)   Metrological confirmation</w:t>
            </w:r>
            <w:r w:rsidR="0083083C" w:rsidRPr="00594470">
              <w:t xml:space="preserve"> of measuring equipment for its </w:t>
            </w:r>
            <w:r w:rsidRPr="00594470">
              <w:t>intended use?</w:t>
            </w:r>
            <w:r w:rsidR="0083083C" w:rsidRPr="00594470">
              <w:t xml:space="preserve"> </w:t>
            </w:r>
          </w:p>
          <w:p w14:paraId="4E491B12" w14:textId="6B467FFF" w:rsidR="00E60AB6" w:rsidRPr="00594470" w:rsidRDefault="00463E3D" w:rsidP="00100ECB">
            <w:pPr>
              <w:pStyle w:val="Brdtekst"/>
              <w:numPr>
                <w:ilvl w:val="0"/>
                <w:numId w:val="6"/>
              </w:numPr>
            </w:pPr>
            <w:r>
              <w:t>H</w:t>
            </w:r>
            <w:r w:rsidR="00E60AB6" w:rsidRPr="00594470">
              <w:t>ow long are these records retained?</w:t>
            </w:r>
          </w:p>
          <w:p w14:paraId="4E491B13" w14:textId="77777777" w:rsidR="00101A30" w:rsidRPr="00594470" w:rsidRDefault="00101A30" w:rsidP="0083083C">
            <w:pPr>
              <w:pStyle w:val="Brdtekst"/>
            </w:pPr>
          </w:p>
        </w:tc>
        <w:tc>
          <w:tcPr>
            <w:tcW w:w="1739" w:type="dxa"/>
            <w:shd w:val="clear" w:color="auto" w:fill="auto"/>
          </w:tcPr>
          <w:p w14:paraId="4E491B14" w14:textId="77777777" w:rsidR="00101A30" w:rsidRPr="00594470" w:rsidRDefault="00101A30" w:rsidP="004C54C8">
            <w:pPr>
              <w:pStyle w:val="Brdtekst"/>
            </w:pPr>
          </w:p>
          <w:p w14:paraId="4E491B15" w14:textId="77777777" w:rsidR="00587D84" w:rsidRDefault="00587D84" w:rsidP="00100ECB">
            <w:pPr>
              <w:pStyle w:val="Brdtekstpaaflgende"/>
              <w:numPr>
                <w:ilvl w:val="0"/>
                <w:numId w:val="11"/>
              </w:numPr>
            </w:pPr>
            <w:r>
              <w:t>__</w:t>
            </w:r>
          </w:p>
          <w:p w14:paraId="4E491B16" w14:textId="77777777" w:rsidR="00587D84" w:rsidRDefault="00587D84" w:rsidP="00100ECB">
            <w:pPr>
              <w:pStyle w:val="Brdtekstpaaflgende"/>
              <w:numPr>
                <w:ilvl w:val="0"/>
                <w:numId w:val="11"/>
              </w:numPr>
            </w:pPr>
            <w:r>
              <w:t>__</w:t>
            </w:r>
          </w:p>
          <w:p w14:paraId="4E491B17" w14:textId="77777777" w:rsidR="00587D84" w:rsidRDefault="00587D84" w:rsidP="00100ECB">
            <w:pPr>
              <w:pStyle w:val="Brdtekstpaaflgende"/>
              <w:numPr>
                <w:ilvl w:val="0"/>
                <w:numId w:val="11"/>
              </w:numPr>
            </w:pPr>
            <w:r>
              <w:t>__</w:t>
            </w:r>
          </w:p>
          <w:p w14:paraId="4E491B18" w14:textId="77777777" w:rsidR="00587D84" w:rsidRDefault="00587D84" w:rsidP="00100ECB">
            <w:pPr>
              <w:pStyle w:val="Brdtekstpaaflgende"/>
              <w:numPr>
                <w:ilvl w:val="0"/>
                <w:numId w:val="11"/>
              </w:numPr>
            </w:pPr>
            <w:r>
              <w:t>__</w:t>
            </w:r>
          </w:p>
          <w:p w14:paraId="4E491B19" w14:textId="77777777" w:rsidR="00587D84" w:rsidRDefault="00587D84" w:rsidP="00100ECB">
            <w:pPr>
              <w:pStyle w:val="Brdtekstpaaflgende"/>
              <w:numPr>
                <w:ilvl w:val="0"/>
                <w:numId w:val="11"/>
              </w:numPr>
            </w:pPr>
            <w:r>
              <w:t>__</w:t>
            </w:r>
          </w:p>
          <w:p w14:paraId="4E491B1A" w14:textId="77777777" w:rsidR="00587D84" w:rsidRDefault="00587D84" w:rsidP="00100ECB">
            <w:pPr>
              <w:pStyle w:val="Brdtekstpaaflgende"/>
              <w:numPr>
                <w:ilvl w:val="0"/>
                <w:numId w:val="11"/>
              </w:numPr>
            </w:pPr>
            <w:r>
              <w:t>__</w:t>
            </w:r>
          </w:p>
          <w:p w14:paraId="4E491B1B" w14:textId="77777777" w:rsidR="0037575C" w:rsidRPr="00594470" w:rsidRDefault="0037575C" w:rsidP="003107BD">
            <w:pPr>
              <w:pStyle w:val="Brdtekstpaaflgende"/>
            </w:pPr>
          </w:p>
          <w:p w14:paraId="4E491B1C" w14:textId="77777777" w:rsidR="0037575C" w:rsidRPr="00594470" w:rsidRDefault="00E60AB6" w:rsidP="003107BD">
            <w:pPr>
              <w:pStyle w:val="Brdtekstpaaflgende"/>
            </w:pPr>
            <w:r w:rsidRPr="00594470">
              <w:rPr>
                <w:u w:val="single"/>
              </w:rPr>
              <w:t>Specify period:</w:t>
            </w:r>
          </w:p>
        </w:tc>
        <w:tc>
          <w:tcPr>
            <w:tcW w:w="1527" w:type="dxa"/>
          </w:tcPr>
          <w:p w14:paraId="4E491B1D" w14:textId="77777777" w:rsidR="00101A30" w:rsidRPr="00594470" w:rsidRDefault="00101A30" w:rsidP="004C54C8">
            <w:pPr>
              <w:pStyle w:val="Brdtekst"/>
            </w:pPr>
          </w:p>
          <w:p w14:paraId="4E491B1E" w14:textId="77777777" w:rsidR="00587D84" w:rsidRDefault="00587D84" w:rsidP="00100ECB">
            <w:pPr>
              <w:pStyle w:val="Brdtekstpaaflgende"/>
              <w:numPr>
                <w:ilvl w:val="0"/>
                <w:numId w:val="12"/>
              </w:numPr>
            </w:pPr>
            <w:r>
              <w:t>__</w:t>
            </w:r>
          </w:p>
          <w:p w14:paraId="4E491B1F" w14:textId="77777777" w:rsidR="00587D84" w:rsidRDefault="00587D84" w:rsidP="00100ECB">
            <w:pPr>
              <w:pStyle w:val="Brdtekstpaaflgende"/>
              <w:numPr>
                <w:ilvl w:val="0"/>
                <w:numId w:val="12"/>
              </w:numPr>
            </w:pPr>
            <w:r>
              <w:t>__</w:t>
            </w:r>
          </w:p>
          <w:p w14:paraId="4E491B20" w14:textId="77777777" w:rsidR="00587D84" w:rsidRDefault="00587D84" w:rsidP="00100ECB">
            <w:pPr>
              <w:pStyle w:val="Brdtekstpaaflgende"/>
              <w:numPr>
                <w:ilvl w:val="0"/>
                <w:numId w:val="12"/>
              </w:numPr>
            </w:pPr>
            <w:r>
              <w:t>__</w:t>
            </w:r>
          </w:p>
          <w:p w14:paraId="4E491B21" w14:textId="77777777" w:rsidR="00587D84" w:rsidRDefault="00587D84" w:rsidP="00100ECB">
            <w:pPr>
              <w:pStyle w:val="Brdtekstpaaflgende"/>
              <w:numPr>
                <w:ilvl w:val="0"/>
                <w:numId w:val="12"/>
              </w:numPr>
            </w:pPr>
            <w:r>
              <w:t>__</w:t>
            </w:r>
          </w:p>
          <w:p w14:paraId="4E491B22" w14:textId="77777777" w:rsidR="00587D84" w:rsidRDefault="00587D84" w:rsidP="00100ECB">
            <w:pPr>
              <w:pStyle w:val="Brdtekstpaaflgende"/>
              <w:numPr>
                <w:ilvl w:val="0"/>
                <w:numId w:val="12"/>
              </w:numPr>
            </w:pPr>
            <w:r>
              <w:t>__</w:t>
            </w:r>
          </w:p>
          <w:p w14:paraId="4E491B23" w14:textId="77777777" w:rsidR="00587D84" w:rsidRDefault="00587D84" w:rsidP="00100ECB">
            <w:pPr>
              <w:pStyle w:val="Brdtekstpaaflgende"/>
              <w:numPr>
                <w:ilvl w:val="0"/>
                <w:numId w:val="12"/>
              </w:numPr>
            </w:pPr>
            <w:r>
              <w:t>__</w:t>
            </w:r>
          </w:p>
          <w:p w14:paraId="4E491B24" w14:textId="77777777" w:rsidR="0037575C" w:rsidRPr="00594470" w:rsidRDefault="0037575C" w:rsidP="003107BD">
            <w:pPr>
              <w:pStyle w:val="Brdtekstpaaflgende"/>
            </w:pPr>
          </w:p>
        </w:tc>
      </w:tr>
    </w:tbl>
    <w:p w14:paraId="4E491B26" w14:textId="77777777" w:rsidR="00CE226E" w:rsidRPr="0047487F" w:rsidRDefault="003C2563" w:rsidP="00CE226E">
      <w:pPr>
        <w:pStyle w:val="Overskrift1"/>
        <w:rPr>
          <w:rFonts w:ascii="Times New Roman" w:hAnsi="Times New Roman"/>
          <w:sz w:val="28"/>
          <w:szCs w:val="28"/>
        </w:rPr>
      </w:pPr>
      <w:r w:rsidRPr="003107BD">
        <w:rPr>
          <w:rFonts w:ascii="Times New Roman" w:hAnsi="Times New Roman"/>
          <w:sz w:val="28"/>
          <w:szCs w:val="28"/>
        </w:rPr>
        <w:t>R</w:t>
      </w:r>
      <w:r w:rsidR="00C56537" w:rsidRPr="003107BD">
        <w:rPr>
          <w:rFonts w:ascii="Times New Roman" w:hAnsi="Times New Roman"/>
          <w:sz w:val="28"/>
          <w:szCs w:val="28"/>
        </w:rPr>
        <w:t>isk Management / Risk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5"/>
        <w:gridCol w:w="1658"/>
        <w:gridCol w:w="1584"/>
      </w:tblGrid>
      <w:tr w:rsidR="0083083C" w:rsidRPr="00594470" w14:paraId="4E491B2A" w14:textId="77777777" w:rsidTr="00A42EFA">
        <w:tc>
          <w:tcPr>
            <w:tcW w:w="6255" w:type="dxa"/>
            <w:shd w:val="clear" w:color="auto" w:fill="auto"/>
          </w:tcPr>
          <w:p w14:paraId="4E491B27" w14:textId="77777777" w:rsidR="0083083C" w:rsidRPr="00C411BD" w:rsidRDefault="0083083C" w:rsidP="004C54C8">
            <w:pPr>
              <w:pStyle w:val="Brdtekst"/>
              <w:rPr>
                <w:b/>
              </w:rPr>
            </w:pPr>
            <w:r w:rsidRPr="00594470">
              <w:rPr>
                <w:b/>
              </w:rPr>
              <w:t>Questions</w:t>
            </w:r>
          </w:p>
        </w:tc>
        <w:tc>
          <w:tcPr>
            <w:tcW w:w="1658" w:type="dxa"/>
            <w:shd w:val="clear" w:color="auto" w:fill="auto"/>
          </w:tcPr>
          <w:p w14:paraId="4E491B28" w14:textId="77777777" w:rsidR="0083083C" w:rsidRPr="00594470" w:rsidRDefault="0083083C" w:rsidP="0083083C">
            <w:pPr>
              <w:pStyle w:val="Brdtekst"/>
              <w:jc w:val="center"/>
              <w:rPr>
                <w:b/>
              </w:rPr>
            </w:pPr>
            <w:r w:rsidRPr="00594470">
              <w:rPr>
                <w:b/>
              </w:rPr>
              <w:t>Yes</w:t>
            </w:r>
          </w:p>
        </w:tc>
        <w:tc>
          <w:tcPr>
            <w:tcW w:w="1584" w:type="dxa"/>
          </w:tcPr>
          <w:p w14:paraId="4E491B29" w14:textId="77777777" w:rsidR="0083083C" w:rsidRPr="00594470" w:rsidRDefault="0083083C" w:rsidP="0083083C">
            <w:pPr>
              <w:pStyle w:val="Brdtekst"/>
              <w:jc w:val="center"/>
              <w:rPr>
                <w:b/>
              </w:rPr>
            </w:pPr>
            <w:r w:rsidRPr="00594470">
              <w:rPr>
                <w:b/>
              </w:rPr>
              <w:t>No</w:t>
            </w:r>
          </w:p>
        </w:tc>
      </w:tr>
      <w:tr w:rsidR="0083083C" w:rsidRPr="00594470" w14:paraId="4E491B2E" w14:textId="77777777" w:rsidTr="00A42EFA">
        <w:tc>
          <w:tcPr>
            <w:tcW w:w="6255" w:type="dxa"/>
            <w:shd w:val="clear" w:color="auto" w:fill="auto"/>
          </w:tcPr>
          <w:p w14:paraId="4E491B2B" w14:textId="77777777" w:rsidR="0083083C" w:rsidRPr="00594470" w:rsidRDefault="0083083C" w:rsidP="00A63BF6">
            <w:pPr>
              <w:pStyle w:val="Brdtekst"/>
            </w:pPr>
            <w:r w:rsidRPr="00594470">
              <w:t>Do you have a system for risk management?</w:t>
            </w:r>
          </w:p>
        </w:tc>
        <w:tc>
          <w:tcPr>
            <w:tcW w:w="1658" w:type="dxa"/>
            <w:shd w:val="clear" w:color="auto" w:fill="auto"/>
          </w:tcPr>
          <w:p w14:paraId="4E491B2C" w14:textId="77777777" w:rsidR="0083083C" w:rsidRPr="00594470" w:rsidRDefault="0083083C" w:rsidP="004C54C8">
            <w:pPr>
              <w:pStyle w:val="Brdtekst"/>
            </w:pPr>
          </w:p>
        </w:tc>
        <w:tc>
          <w:tcPr>
            <w:tcW w:w="1584" w:type="dxa"/>
          </w:tcPr>
          <w:p w14:paraId="4E491B2D" w14:textId="77777777" w:rsidR="0083083C" w:rsidRPr="00594470" w:rsidRDefault="0083083C" w:rsidP="004C54C8">
            <w:pPr>
              <w:pStyle w:val="Brdtekst"/>
            </w:pPr>
          </w:p>
        </w:tc>
      </w:tr>
      <w:tr w:rsidR="0083083C" w:rsidRPr="00594470" w14:paraId="4E491B33" w14:textId="77777777" w:rsidTr="00A42EFA">
        <w:tc>
          <w:tcPr>
            <w:tcW w:w="6255" w:type="dxa"/>
            <w:shd w:val="clear" w:color="auto" w:fill="auto"/>
          </w:tcPr>
          <w:p w14:paraId="4E491B2F" w14:textId="77777777" w:rsidR="0083083C" w:rsidRPr="00594470" w:rsidRDefault="0083083C" w:rsidP="004C54C8">
            <w:pPr>
              <w:pStyle w:val="Brdtekst"/>
            </w:pPr>
            <w:r w:rsidRPr="00594470">
              <w:t>Do the system contain risk identification, risk analysis, risk co</w:t>
            </w:r>
            <w:r w:rsidR="00A63BF6">
              <w:t>ntrol as well as risk treatment</w:t>
            </w:r>
            <w:r w:rsidRPr="00594470">
              <w:t>?</w:t>
            </w:r>
          </w:p>
        </w:tc>
        <w:tc>
          <w:tcPr>
            <w:tcW w:w="1658" w:type="dxa"/>
            <w:shd w:val="clear" w:color="auto" w:fill="auto"/>
          </w:tcPr>
          <w:p w14:paraId="4E491B30" w14:textId="77777777" w:rsidR="0083083C" w:rsidRPr="00594470" w:rsidRDefault="0083083C" w:rsidP="004C54C8">
            <w:pPr>
              <w:pStyle w:val="Brdtekst"/>
              <w:rPr>
                <w:u w:val="single"/>
              </w:rPr>
            </w:pPr>
          </w:p>
          <w:p w14:paraId="4E491B31" w14:textId="77777777" w:rsidR="0083083C" w:rsidRPr="00594470" w:rsidRDefault="0083083C" w:rsidP="003C2563">
            <w:pPr>
              <w:pStyle w:val="Brdtekstpaaflgende"/>
            </w:pPr>
          </w:p>
        </w:tc>
        <w:tc>
          <w:tcPr>
            <w:tcW w:w="1584" w:type="dxa"/>
          </w:tcPr>
          <w:p w14:paraId="4E491B32" w14:textId="77777777" w:rsidR="0083083C" w:rsidRPr="00594470" w:rsidRDefault="0083083C" w:rsidP="004C54C8">
            <w:pPr>
              <w:pStyle w:val="Brdtekst"/>
              <w:rPr>
                <w:u w:val="single"/>
              </w:rPr>
            </w:pPr>
          </w:p>
        </w:tc>
      </w:tr>
      <w:tr w:rsidR="0083083C" w:rsidRPr="00594470" w14:paraId="4E491B37" w14:textId="77777777" w:rsidTr="00A42EFA">
        <w:tc>
          <w:tcPr>
            <w:tcW w:w="6255" w:type="dxa"/>
            <w:shd w:val="clear" w:color="auto" w:fill="auto"/>
          </w:tcPr>
          <w:p w14:paraId="4E491B34" w14:textId="77777777" w:rsidR="0083083C" w:rsidRPr="00594470" w:rsidRDefault="0083083C" w:rsidP="004C54C8">
            <w:pPr>
              <w:pStyle w:val="Brdtekst"/>
            </w:pPr>
            <w:r w:rsidRPr="00594470">
              <w:t>Do you normally issue a Risk management plan related to specific contracts or products?</w:t>
            </w:r>
          </w:p>
        </w:tc>
        <w:tc>
          <w:tcPr>
            <w:tcW w:w="1658" w:type="dxa"/>
            <w:shd w:val="clear" w:color="auto" w:fill="auto"/>
          </w:tcPr>
          <w:p w14:paraId="4E491B35" w14:textId="77777777" w:rsidR="0083083C" w:rsidRPr="00594470" w:rsidRDefault="0083083C" w:rsidP="004C54C8">
            <w:pPr>
              <w:pStyle w:val="Brdtekst"/>
              <w:rPr>
                <w:u w:val="single"/>
              </w:rPr>
            </w:pPr>
          </w:p>
        </w:tc>
        <w:tc>
          <w:tcPr>
            <w:tcW w:w="1584" w:type="dxa"/>
          </w:tcPr>
          <w:p w14:paraId="4E491B36" w14:textId="77777777" w:rsidR="0083083C" w:rsidRPr="00594470" w:rsidRDefault="0083083C" w:rsidP="004C54C8">
            <w:pPr>
              <w:pStyle w:val="Brdtekst"/>
              <w:rPr>
                <w:u w:val="single"/>
              </w:rPr>
            </w:pPr>
          </w:p>
        </w:tc>
      </w:tr>
    </w:tbl>
    <w:p w14:paraId="4E491B38" w14:textId="77777777" w:rsidR="00C56537" w:rsidRPr="003107BD" w:rsidRDefault="00C56537" w:rsidP="00C56537">
      <w:pPr>
        <w:pStyle w:val="Overskrift1"/>
        <w:rPr>
          <w:rFonts w:ascii="Times New Roman" w:hAnsi="Times New Roman"/>
          <w:sz w:val="28"/>
          <w:szCs w:val="28"/>
        </w:rPr>
      </w:pPr>
      <w:r w:rsidRPr="003107BD">
        <w:rPr>
          <w:rFonts w:ascii="Times New Roman" w:hAnsi="Times New Roman"/>
          <w:sz w:val="28"/>
          <w:szCs w:val="28"/>
        </w:rPr>
        <w:t>Contract reviews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7"/>
        <w:gridCol w:w="1638"/>
        <w:gridCol w:w="1592"/>
      </w:tblGrid>
      <w:tr w:rsidR="0083083C" w:rsidRPr="00594470" w14:paraId="4E491B3C" w14:textId="77777777" w:rsidTr="004E0B18">
        <w:tc>
          <w:tcPr>
            <w:tcW w:w="6267" w:type="dxa"/>
            <w:shd w:val="clear" w:color="auto" w:fill="auto"/>
          </w:tcPr>
          <w:p w14:paraId="4E491B39" w14:textId="77777777" w:rsidR="0083083C" w:rsidRPr="00C411BD" w:rsidRDefault="0083083C" w:rsidP="004C54C8">
            <w:pPr>
              <w:pStyle w:val="Brdtekst"/>
              <w:rPr>
                <w:b/>
              </w:rPr>
            </w:pPr>
            <w:r w:rsidRPr="00594470">
              <w:rPr>
                <w:b/>
              </w:rPr>
              <w:t>Questions</w:t>
            </w:r>
          </w:p>
        </w:tc>
        <w:tc>
          <w:tcPr>
            <w:tcW w:w="1638" w:type="dxa"/>
            <w:shd w:val="clear" w:color="auto" w:fill="auto"/>
          </w:tcPr>
          <w:p w14:paraId="4E491B3A" w14:textId="77777777" w:rsidR="0083083C" w:rsidRPr="00594470" w:rsidRDefault="0083083C" w:rsidP="0083083C">
            <w:pPr>
              <w:pStyle w:val="Brdtekst"/>
              <w:jc w:val="center"/>
              <w:rPr>
                <w:b/>
              </w:rPr>
            </w:pPr>
            <w:r w:rsidRPr="00594470">
              <w:rPr>
                <w:b/>
              </w:rPr>
              <w:t>Yes</w:t>
            </w:r>
          </w:p>
        </w:tc>
        <w:tc>
          <w:tcPr>
            <w:tcW w:w="1592" w:type="dxa"/>
          </w:tcPr>
          <w:p w14:paraId="4E491B3B" w14:textId="77777777" w:rsidR="0083083C" w:rsidRPr="00594470" w:rsidRDefault="0083083C" w:rsidP="0083083C">
            <w:pPr>
              <w:pStyle w:val="Brdtekst"/>
              <w:jc w:val="center"/>
              <w:rPr>
                <w:b/>
              </w:rPr>
            </w:pPr>
            <w:r w:rsidRPr="00594470">
              <w:rPr>
                <w:b/>
              </w:rPr>
              <w:t>No</w:t>
            </w:r>
          </w:p>
        </w:tc>
      </w:tr>
      <w:tr w:rsidR="0083083C" w:rsidRPr="00594470" w14:paraId="4E491B40" w14:textId="77777777" w:rsidTr="004E0B18">
        <w:trPr>
          <w:trHeight w:val="500"/>
        </w:trPr>
        <w:tc>
          <w:tcPr>
            <w:tcW w:w="6267" w:type="dxa"/>
            <w:shd w:val="clear" w:color="auto" w:fill="auto"/>
          </w:tcPr>
          <w:p w14:paraId="4E491B3D" w14:textId="77777777" w:rsidR="0083083C" w:rsidRPr="00594470" w:rsidRDefault="0083083C" w:rsidP="004C54C8">
            <w:pPr>
              <w:pStyle w:val="Brdtekst"/>
            </w:pPr>
            <w:r w:rsidRPr="00594470">
              <w:t>Do you carry out contract review between tender preparation and contract award?</w:t>
            </w:r>
          </w:p>
        </w:tc>
        <w:tc>
          <w:tcPr>
            <w:tcW w:w="1638" w:type="dxa"/>
            <w:shd w:val="clear" w:color="auto" w:fill="auto"/>
          </w:tcPr>
          <w:p w14:paraId="4E491B3E" w14:textId="77777777" w:rsidR="0083083C" w:rsidRPr="00594470" w:rsidRDefault="0083083C" w:rsidP="004C54C8">
            <w:pPr>
              <w:pStyle w:val="Brdtekst"/>
            </w:pPr>
          </w:p>
        </w:tc>
        <w:tc>
          <w:tcPr>
            <w:tcW w:w="1592" w:type="dxa"/>
          </w:tcPr>
          <w:p w14:paraId="4E491B3F" w14:textId="77777777" w:rsidR="0083083C" w:rsidRPr="00594470" w:rsidRDefault="0083083C" w:rsidP="004C54C8">
            <w:pPr>
              <w:pStyle w:val="Brdtekst"/>
            </w:pPr>
          </w:p>
        </w:tc>
      </w:tr>
      <w:tr w:rsidR="0083083C" w:rsidRPr="00594470" w14:paraId="4E491B44" w14:textId="77777777" w:rsidTr="004E0B18">
        <w:tc>
          <w:tcPr>
            <w:tcW w:w="6267" w:type="dxa"/>
            <w:shd w:val="clear" w:color="auto" w:fill="auto"/>
          </w:tcPr>
          <w:p w14:paraId="4E491B41" w14:textId="77777777" w:rsidR="0083083C" w:rsidRPr="00594470" w:rsidRDefault="0083083C" w:rsidP="004C54C8">
            <w:pPr>
              <w:pStyle w:val="Brdtekst"/>
            </w:pPr>
            <w:r w:rsidRPr="00594470">
              <w:t>Do you document the contract review?</w:t>
            </w:r>
          </w:p>
        </w:tc>
        <w:tc>
          <w:tcPr>
            <w:tcW w:w="1638" w:type="dxa"/>
            <w:shd w:val="clear" w:color="auto" w:fill="auto"/>
          </w:tcPr>
          <w:p w14:paraId="4E491B42" w14:textId="77777777" w:rsidR="0083083C" w:rsidRPr="00594470" w:rsidRDefault="0083083C" w:rsidP="004C54C8">
            <w:pPr>
              <w:pStyle w:val="Brdtekst"/>
              <w:rPr>
                <w:u w:val="single"/>
              </w:rPr>
            </w:pPr>
          </w:p>
        </w:tc>
        <w:tc>
          <w:tcPr>
            <w:tcW w:w="1592" w:type="dxa"/>
          </w:tcPr>
          <w:p w14:paraId="4E491B43" w14:textId="77777777" w:rsidR="0083083C" w:rsidRPr="00594470" w:rsidRDefault="0083083C" w:rsidP="004C54C8">
            <w:pPr>
              <w:pStyle w:val="Brdtekst"/>
              <w:rPr>
                <w:u w:val="single"/>
              </w:rPr>
            </w:pPr>
          </w:p>
        </w:tc>
      </w:tr>
      <w:tr w:rsidR="0083083C" w:rsidRPr="00594470" w14:paraId="4E491B4A" w14:textId="77777777" w:rsidTr="004E0B18">
        <w:tc>
          <w:tcPr>
            <w:tcW w:w="6267" w:type="dxa"/>
            <w:shd w:val="clear" w:color="auto" w:fill="auto"/>
          </w:tcPr>
          <w:p w14:paraId="4E491B45" w14:textId="77777777" w:rsidR="0083083C" w:rsidRPr="00594470" w:rsidRDefault="0083083C" w:rsidP="004C54C8">
            <w:pPr>
              <w:pStyle w:val="Brdtekst"/>
            </w:pPr>
            <w:r w:rsidRPr="00594470">
              <w:t>Are you willing to forward contract review report</w:t>
            </w:r>
            <w:r w:rsidR="00E60AB6" w:rsidRPr="00594470">
              <w:t>s</w:t>
            </w:r>
            <w:r w:rsidRPr="00594470">
              <w:t xml:space="preserve"> to the purchase authority after contract award?</w:t>
            </w:r>
          </w:p>
        </w:tc>
        <w:tc>
          <w:tcPr>
            <w:tcW w:w="1638" w:type="dxa"/>
            <w:shd w:val="clear" w:color="auto" w:fill="auto"/>
          </w:tcPr>
          <w:p w14:paraId="4E491B46" w14:textId="77777777" w:rsidR="0083083C" w:rsidRPr="00594470" w:rsidRDefault="0083083C" w:rsidP="004C54C8">
            <w:pPr>
              <w:pStyle w:val="Brdtekst"/>
              <w:rPr>
                <w:u w:val="single"/>
              </w:rPr>
            </w:pPr>
          </w:p>
          <w:p w14:paraId="4E491B47" w14:textId="77777777" w:rsidR="00CB4514" w:rsidRPr="00594470" w:rsidRDefault="00CB4514" w:rsidP="00CB4514">
            <w:pPr>
              <w:pStyle w:val="Brdtekstpaaflgende"/>
            </w:pPr>
          </w:p>
        </w:tc>
        <w:tc>
          <w:tcPr>
            <w:tcW w:w="1592" w:type="dxa"/>
          </w:tcPr>
          <w:p w14:paraId="4E491B48" w14:textId="77777777" w:rsidR="0083083C" w:rsidRPr="00594470" w:rsidRDefault="0083083C" w:rsidP="004C54C8">
            <w:pPr>
              <w:pStyle w:val="Brdtekst"/>
              <w:rPr>
                <w:u w:val="single"/>
              </w:rPr>
            </w:pPr>
          </w:p>
          <w:p w14:paraId="4E491B49" w14:textId="77777777" w:rsidR="00CB4514" w:rsidRPr="00594470" w:rsidRDefault="00CB4514" w:rsidP="00CB4514">
            <w:pPr>
              <w:pStyle w:val="Brdtekstpaaflgende"/>
            </w:pPr>
          </w:p>
        </w:tc>
      </w:tr>
    </w:tbl>
    <w:p w14:paraId="4E491B4B" w14:textId="77777777" w:rsidR="00CE226E" w:rsidRPr="0047487F" w:rsidRDefault="00E55D04" w:rsidP="00CE226E">
      <w:pPr>
        <w:pStyle w:val="Overskrift1"/>
        <w:rPr>
          <w:rFonts w:ascii="Times New Roman" w:hAnsi="Times New Roman"/>
          <w:sz w:val="28"/>
          <w:szCs w:val="28"/>
        </w:rPr>
      </w:pPr>
      <w:r w:rsidRPr="003107BD">
        <w:rPr>
          <w:rFonts w:ascii="Times New Roman" w:hAnsi="Times New Roman"/>
          <w:sz w:val="28"/>
          <w:szCs w:val="28"/>
        </w:rPr>
        <w:t>Counterfeit parts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5"/>
        <w:gridCol w:w="1658"/>
        <w:gridCol w:w="1584"/>
      </w:tblGrid>
      <w:tr w:rsidR="0083083C" w:rsidRPr="00594470" w14:paraId="4E491B4F" w14:textId="77777777" w:rsidTr="00A42EFA">
        <w:tc>
          <w:tcPr>
            <w:tcW w:w="6255" w:type="dxa"/>
            <w:shd w:val="clear" w:color="auto" w:fill="auto"/>
          </w:tcPr>
          <w:p w14:paraId="4E491B4C" w14:textId="77777777" w:rsidR="0083083C" w:rsidRPr="00594470" w:rsidRDefault="0083083C" w:rsidP="00871D32">
            <w:pPr>
              <w:pStyle w:val="Brdtekst"/>
            </w:pPr>
            <w:r w:rsidRPr="00594470">
              <w:rPr>
                <w:b/>
              </w:rPr>
              <w:t xml:space="preserve">Questions </w:t>
            </w:r>
            <w:r w:rsidRPr="00594470">
              <w:t xml:space="preserve"> </w:t>
            </w:r>
          </w:p>
        </w:tc>
        <w:tc>
          <w:tcPr>
            <w:tcW w:w="1658" w:type="dxa"/>
            <w:shd w:val="clear" w:color="auto" w:fill="auto"/>
          </w:tcPr>
          <w:p w14:paraId="4E491B4D" w14:textId="77777777" w:rsidR="0083083C" w:rsidRPr="00594470" w:rsidRDefault="0083083C" w:rsidP="0083083C">
            <w:pPr>
              <w:pStyle w:val="Brdtekst"/>
              <w:jc w:val="center"/>
              <w:rPr>
                <w:b/>
              </w:rPr>
            </w:pPr>
            <w:r w:rsidRPr="00594470">
              <w:rPr>
                <w:b/>
              </w:rPr>
              <w:t>Yes</w:t>
            </w:r>
          </w:p>
        </w:tc>
        <w:tc>
          <w:tcPr>
            <w:tcW w:w="1584" w:type="dxa"/>
          </w:tcPr>
          <w:p w14:paraId="4E491B4E" w14:textId="77777777" w:rsidR="0083083C" w:rsidRPr="00594470" w:rsidRDefault="0083083C" w:rsidP="0083083C">
            <w:pPr>
              <w:pStyle w:val="Brdtekst"/>
              <w:jc w:val="center"/>
              <w:rPr>
                <w:b/>
              </w:rPr>
            </w:pPr>
            <w:r w:rsidRPr="00594470">
              <w:rPr>
                <w:b/>
              </w:rPr>
              <w:t>No</w:t>
            </w:r>
          </w:p>
        </w:tc>
      </w:tr>
      <w:tr w:rsidR="00E60AB6" w:rsidRPr="00594470" w14:paraId="4E491B53" w14:textId="77777777" w:rsidTr="00A42EFA">
        <w:tc>
          <w:tcPr>
            <w:tcW w:w="6255" w:type="dxa"/>
            <w:shd w:val="clear" w:color="auto" w:fill="auto"/>
          </w:tcPr>
          <w:p w14:paraId="4E491B50" w14:textId="77777777" w:rsidR="00E60AB6" w:rsidRPr="00594470" w:rsidRDefault="00E60AB6" w:rsidP="00871D32">
            <w:pPr>
              <w:pStyle w:val="Brdtekst"/>
              <w:rPr>
                <w:b/>
              </w:rPr>
            </w:pPr>
            <w:r w:rsidRPr="00594470">
              <w:t>Do you have a system for avoiding Counterfeit parts?</w:t>
            </w:r>
          </w:p>
        </w:tc>
        <w:tc>
          <w:tcPr>
            <w:tcW w:w="1658" w:type="dxa"/>
            <w:shd w:val="clear" w:color="auto" w:fill="auto"/>
          </w:tcPr>
          <w:p w14:paraId="4E491B51" w14:textId="77777777" w:rsidR="00E60AB6" w:rsidRPr="00594470" w:rsidRDefault="00E60AB6" w:rsidP="0083083C">
            <w:pPr>
              <w:pStyle w:val="Brdtekst"/>
              <w:jc w:val="center"/>
              <w:rPr>
                <w:b/>
              </w:rPr>
            </w:pPr>
          </w:p>
        </w:tc>
        <w:tc>
          <w:tcPr>
            <w:tcW w:w="1584" w:type="dxa"/>
          </w:tcPr>
          <w:p w14:paraId="4E491B52" w14:textId="77777777" w:rsidR="00E60AB6" w:rsidRPr="00594470" w:rsidRDefault="00E60AB6" w:rsidP="0083083C">
            <w:pPr>
              <w:pStyle w:val="Brdtekst"/>
              <w:jc w:val="center"/>
              <w:rPr>
                <w:b/>
              </w:rPr>
            </w:pPr>
          </w:p>
        </w:tc>
      </w:tr>
      <w:tr w:rsidR="0083083C" w:rsidRPr="00594470" w14:paraId="4E491B57" w14:textId="77777777" w:rsidTr="00A42EFA">
        <w:tc>
          <w:tcPr>
            <w:tcW w:w="6255" w:type="dxa"/>
            <w:shd w:val="clear" w:color="auto" w:fill="auto"/>
          </w:tcPr>
          <w:p w14:paraId="4E491B54" w14:textId="77777777" w:rsidR="0083083C" w:rsidRPr="00594470" w:rsidRDefault="00E55D04" w:rsidP="00871D32">
            <w:pPr>
              <w:pStyle w:val="Brdtekst"/>
            </w:pPr>
            <w:r w:rsidRPr="00594470">
              <w:t xml:space="preserve">Do you have implemented a standard for avoiding Counterfeit parts? </w:t>
            </w:r>
          </w:p>
        </w:tc>
        <w:tc>
          <w:tcPr>
            <w:tcW w:w="1658" w:type="dxa"/>
            <w:shd w:val="clear" w:color="auto" w:fill="auto"/>
          </w:tcPr>
          <w:p w14:paraId="4E491B55" w14:textId="77777777" w:rsidR="0083083C" w:rsidRPr="00594470" w:rsidRDefault="0083083C" w:rsidP="00871D32">
            <w:pPr>
              <w:pStyle w:val="Brdtekst"/>
            </w:pPr>
          </w:p>
        </w:tc>
        <w:tc>
          <w:tcPr>
            <w:tcW w:w="1584" w:type="dxa"/>
          </w:tcPr>
          <w:p w14:paraId="4E491B56" w14:textId="77777777" w:rsidR="0083083C" w:rsidRPr="00594470" w:rsidRDefault="0083083C" w:rsidP="00871D32">
            <w:pPr>
              <w:pStyle w:val="Brdtekst"/>
            </w:pPr>
          </w:p>
        </w:tc>
      </w:tr>
      <w:tr w:rsidR="00036825" w:rsidRPr="00594470" w14:paraId="4E491B5D" w14:textId="77777777" w:rsidTr="00A42EFA">
        <w:tc>
          <w:tcPr>
            <w:tcW w:w="6255" w:type="dxa"/>
            <w:shd w:val="clear" w:color="auto" w:fill="auto"/>
          </w:tcPr>
          <w:p w14:paraId="4E491B58" w14:textId="77777777" w:rsidR="00036825" w:rsidRPr="00594470" w:rsidRDefault="00036825" w:rsidP="00036825">
            <w:pPr>
              <w:pStyle w:val="Brdtekst"/>
            </w:pPr>
            <w:r w:rsidRPr="00594470">
              <w:t>Are you willing to forward contract review reports to the purchas</w:t>
            </w:r>
            <w:r>
              <w:t>ing</w:t>
            </w:r>
            <w:r w:rsidRPr="00594470">
              <w:t xml:space="preserve"> authority after contract award?</w:t>
            </w:r>
          </w:p>
        </w:tc>
        <w:tc>
          <w:tcPr>
            <w:tcW w:w="1658" w:type="dxa"/>
            <w:shd w:val="clear" w:color="auto" w:fill="auto"/>
          </w:tcPr>
          <w:p w14:paraId="4E491B59" w14:textId="77777777" w:rsidR="00036825" w:rsidRPr="00594470" w:rsidRDefault="00036825" w:rsidP="00036825">
            <w:pPr>
              <w:pStyle w:val="Brdtekst"/>
              <w:rPr>
                <w:u w:val="single"/>
              </w:rPr>
            </w:pPr>
          </w:p>
          <w:p w14:paraId="4E491B5A" w14:textId="77777777" w:rsidR="00036825" w:rsidRPr="00594470" w:rsidRDefault="00036825" w:rsidP="00036825">
            <w:pPr>
              <w:pStyle w:val="Brdtekstpaaflgende"/>
            </w:pPr>
          </w:p>
        </w:tc>
        <w:tc>
          <w:tcPr>
            <w:tcW w:w="1584" w:type="dxa"/>
          </w:tcPr>
          <w:p w14:paraId="4E491B5B" w14:textId="77777777" w:rsidR="00036825" w:rsidRPr="00594470" w:rsidRDefault="00036825" w:rsidP="00036825">
            <w:pPr>
              <w:pStyle w:val="Brdtekst"/>
              <w:rPr>
                <w:u w:val="single"/>
              </w:rPr>
            </w:pPr>
          </w:p>
          <w:p w14:paraId="4E491B5C" w14:textId="77777777" w:rsidR="00036825" w:rsidRPr="00594470" w:rsidRDefault="00036825" w:rsidP="00036825">
            <w:pPr>
              <w:pStyle w:val="Brdtekstpaaflgende"/>
            </w:pPr>
          </w:p>
        </w:tc>
      </w:tr>
    </w:tbl>
    <w:p w14:paraId="4E491B5F" w14:textId="77777777" w:rsidR="00036825" w:rsidRPr="0047487F" w:rsidRDefault="00036825" w:rsidP="00036825">
      <w:pPr>
        <w:pStyle w:val="Overskrift1"/>
        <w:rPr>
          <w:rFonts w:ascii="Times New Roman" w:hAnsi="Times New Roman"/>
          <w:sz w:val="28"/>
          <w:szCs w:val="28"/>
        </w:rPr>
      </w:pPr>
      <w:r w:rsidRPr="00036825">
        <w:rPr>
          <w:rFonts w:ascii="Times New Roman" w:hAnsi="Times New Roman"/>
          <w:sz w:val="28"/>
          <w:szCs w:val="28"/>
        </w:rPr>
        <w:t>Candidate’s use of other enterprises for fulfilment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3"/>
        <w:gridCol w:w="1652"/>
        <w:gridCol w:w="1592"/>
      </w:tblGrid>
      <w:tr w:rsidR="00036825" w:rsidRPr="00594470" w14:paraId="4E491B63" w14:textId="77777777" w:rsidTr="004E0B18">
        <w:tc>
          <w:tcPr>
            <w:tcW w:w="6253" w:type="dxa"/>
            <w:shd w:val="clear" w:color="auto" w:fill="auto"/>
          </w:tcPr>
          <w:p w14:paraId="4E491B60" w14:textId="77777777" w:rsidR="00036825" w:rsidRPr="00C411BD" w:rsidRDefault="00036825" w:rsidP="00036825">
            <w:pPr>
              <w:pStyle w:val="Brdtekst"/>
              <w:rPr>
                <w:b/>
              </w:rPr>
            </w:pPr>
            <w:r w:rsidRPr="00594470">
              <w:rPr>
                <w:b/>
              </w:rPr>
              <w:t>Questions</w:t>
            </w:r>
          </w:p>
        </w:tc>
        <w:tc>
          <w:tcPr>
            <w:tcW w:w="1652" w:type="dxa"/>
            <w:shd w:val="clear" w:color="auto" w:fill="auto"/>
          </w:tcPr>
          <w:p w14:paraId="4E491B61" w14:textId="77777777" w:rsidR="00036825" w:rsidRPr="00594470" w:rsidRDefault="00036825" w:rsidP="00036825">
            <w:pPr>
              <w:pStyle w:val="Brdtekst"/>
              <w:jc w:val="center"/>
              <w:rPr>
                <w:b/>
              </w:rPr>
            </w:pPr>
            <w:r w:rsidRPr="00594470">
              <w:rPr>
                <w:b/>
              </w:rPr>
              <w:t>Yes</w:t>
            </w:r>
          </w:p>
        </w:tc>
        <w:tc>
          <w:tcPr>
            <w:tcW w:w="1592" w:type="dxa"/>
          </w:tcPr>
          <w:p w14:paraId="4E491B62" w14:textId="77777777" w:rsidR="00036825" w:rsidRPr="00594470" w:rsidRDefault="00036825" w:rsidP="00036825">
            <w:pPr>
              <w:pStyle w:val="Brdtekst"/>
              <w:jc w:val="center"/>
              <w:rPr>
                <w:b/>
              </w:rPr>
            </w:pPr>
            <w:r w:rsidRPr="00594470">
              <w:rPr>
                <w:b/>
              </w:rPr>
              <w:t>No</w:t>
            </w:r>
          </w:p>
        </w:tc>
      </w:tr>
      <w:tr w:rsidR="00036825" w:rsidRPr="00594470" w14:paraId="4E491B67" w14:textId="77777777" w:rsidTr="004E0B18">
        <w:trPr>
          <w:trHeight w:val="500"/>
        </w:trPr>
        <w:tc>
          <w:tcPr>
            <w:tcW w:w="6253" w:type="dxa"/>
            <w:shd w:val="clear" w:color="auto" w:fill="auto"/>
          </w:tcPr>
          <w:p w14:paraId="4E491B64" w14:textId="77777777" w:rsidR="00036825" w:rsidRPr="00594470" w:rsidRDefault="00036825" w:rsidP="00CE226E">
            <w:pPr>
              <w:pStyle w:val="Brdtekst"/>
            </w:pPr>
            <w:r>
              <w:t xml:space="preserve">Have you relied </w:t>
            </w:r>
            <w:r w:rsidR="00CE226E">
              <w:t>upo</w:t>
            </w:r>
            <w:r>
              <w:t xml:space="preserve">n the capacity of other enterprises to meet qualification requirements?  </w:t>
            </w:r>
            <w:r w:rsidRPr="00CE226E">
              <w:rPr>
                <w:i/>
              </w:rPr>
              <w:t>“Other enterprises” should be understood as parent company, partners, subcontractors, and such</w:t>
            </w:r>
          </w:p>
        </w:tc>
        <w:tc>
          <w:tcPr>
            <w:tcW w:w="1652" w:type="dxa"/>
            <w:shd w:val="clear" w:color="auto" w:fill="auto"/>
          </w:tcPr>
          <w:p w14:paraId="4E491B65" w14:textId="77777777" w:rsidR="00036825" w:rsidRPr="00594470" w:rsidRDefault="00036825" w:rsidP="00036825">
            <w:pPr>
              <w:pStyle w:val="Brdtekst"/>
            </w:pPr>
          </w:p>
        </w:tc>
        <w:tc>
          <w:tcPr>
            <w:tcW w:w="1592" w:type="dxa"/>
          </w:tcPr>
          <w:p w14:paraId="4E491B66" w14:textId="77777777" w:rsidR="00036825" w:rsidRPr="00594470" w:rsidRDefault="00036825" w:rsidP="00036825">
            <w:pPr>
              <w:pStyle w:val="Brdtekst"/>
            </w:pPr>
          </w:p>
        </w:tc>
      </w:tr>
      <w:tr w:rsidR="00036825" w:rsidRPr="00594470" w14:paraId="4E491B6B" w14:textId="77777777" w:rsidTr="004E0B18">
        <w:tc>
          <w:tcPr>
            <w:tcW w:w="6253" w:type="dxa"/>
            <w:shd w:val="clear" w:color="auto" w:fill="auto"/>
          </w:tcPr>
          <w:p w14:paraId="4E491B68" w14:textId="77777777" w:rsidR="00036825" w:rsidRPr="00594470" w:rsidRDefault="00036825" w:rsidP="00036825">
            <w:pPr>
              <w:pStyle w:val="Brdtekst"/>
            </w:pPr>
            <w:r w:rsidRPr="00594470">
              <w:t xml:space="preserve">Do you </w:t>
            </w:r>
            <w:r>
              <w:t xml:space="preserve">intend to rely on the capacity of other enterprises to meet qualification requirements?  </w:t>
            </w:r>
            <w:r w:rsidRPr="00CE226E">
              <w:rPr>
                <w:i/>
              </w:rPr>
              <w:t>“Other enterprises” should be understood as parent company, partners, subcontractors, and such</w:t>
            </w:r>
          </w:p>
        </w:tc>
        <w:tc>
          <w:tcPr>
            <w:tcW w:w="1652" w:type="dxa"/>
            <w:shd w:val="clear" w:color="auto" w:fill="auto"/>
          </w:tcPr>
          <w:p w14:paraId="4E491B69" w14:textId="77777777" w:rsidR="00036825" w:rsidRPr="00594470" w:rsidRDefault="00036825" w:rsidP="00036825">
            <w:pPr>
              <w:pStyle w:val="Brdtekst"/>
              <w:rPr>
                <w:u w:val="single"/>
              </w:rPr>
            </w:pPr>
          </w:p>
        </w:tc>
        <w:tc>
          <w:tcPr>
            <w:tcW w:w="1592" w:type="dxa"/>
          </w:tcPr>
          <w:p w14:paraId="4E491B6A" w14:textId="77777777" w:rsidR="00036825" w:rsidRPr="00594470" w:rsidRDefault="00036825" w:rsidP="00036825">
            <w:pPr>
              <w:pStyle w:val="Brdtekst"/>
              <w:rPr>
                <w:u w:val="single"/>
              </w:rPr>
            </w:pPr>
          </w:p>
        </w:tc>
      </w:tr>
      <w:tr w:rsidR="00036825" w:rsidRPr="00594470" w14:paraId="4E491B6F" w14:textId="77777777" w:rsidTr="004E0B18">
        <w:tc>
          <w:tcPr>
            <w:tcW w:w="6253" w:type="dxa"/>
            <w:shd w:val="clear" w:color="auto" w:fill="auto"/>
          </w:tcPr>
          <w:p w14:paraId="4E491B6C" w14:textId="77777777" w:rsidR="00036825" w:rsidRPr="00594470" w:rsidRDefault="00036825" w:rsidP="00036825">
            <w:pPr>
              <w:pStyle w:val="Brdtekst"/>
            </w:pPr>
            <w:r w:rsidRPr="00594470">
              <w:t xml:space="preserve">Do you </w:t>
            </w:r>
            <w:r>
              <w:t>intend to rely on another group of economic operators, including where the entity has come together in the form of a temporary association (co</w:t>
            </w:r>
            <w:r w:rsidR="00C1563D">
              <w:t>nsortiums, joint ventures etc.)</w:t>
            </w:r>
            <w:r>
              <w:t xml:space="preserve">? </w:t>
            </w:r>
            <w:r w:rsidRPr="00CE226E">
              <w:rPr>
                <w:i/>
              </w:rPr>
              <w:t>Candidate may apply for qualification without it being necessary for Candidate to take on a specific legal form</w:t>
            </w:r>
          </w:p>
        </w:tc>
        <w:tc>
          <w:tcPr>
            <w:tcW w:w="1652" w:type="dxa"/>
            <w:shd w:val="clear" w:color="auto" w:fill="auto"/>
          </w:tcPr>
          <w:p w14:paraId="4E491B6D" w14:textId="77777777" w:rsidR="00036825" w:rsidRPr="00594470" w:rsidRDefault="00036825" w:rsidP="00036825">
            <w:pPr>
              <w:pStyle w:val="Brdtekst"/>
              <w:rPr>
                <w:u w:val="single"/>
              </w:rPr>
            </w:pPr>
          </w:p>
        </w:tc>
        <w:tc>
          <w:tcPr>
            <w:tcW w:w="1592" w:type="dxa"/>
          </w:tcPr>
          <w:p w14:paraId="4E491B6E" w14:textId="77777777" w:rsidR="00036825" w:rsidRPr="00594470" w:rsidRDefault="00036825" w:rsidP="00036825">
            <w:pPr>
              <w:pStyle w:val="Brdtekst"/>
              <w:rPr>
                <w:u w:val="single"/>
              </w:rPr>
            </w:pPr>
          </w:p>
        </w:tc>
      </w:tr>
      <w:tr w:rsidR="00036825" w:rsidRPr="00594470" w14:paraId="4E491B73" w14:textId="77777777" w:rsidTr="004E0B18">
        <w:tc>
          <w:tcPr>
            <w:tcW w:w="6253" w:type="dxa"/>
            <w:shd w:val="clear" w:color="auto" w:fill="auto"/>
          </w:tcPr>
          <w:p w14:paraId="4E491B70" w14:textId="239672DA" w:rsidR="00036825" w:rsidRPr="00594470" w:rsidRDefault="00036825" w:rsidP="00036825">
            <w:pPr>
              <w:pStyle w:val="Brdtekst"/>
            </w:pPr>
            <w:r>
              <w:t>Are you</w:t>
            </w:r>
            <w:r w:rsidR="00993434">
              <w:t>,</w:t>
            </w:r>
            <w:r>
              <w:t xml:space="preserve"> or if you rely on another group, able to manifest a specific legal form or commitment where joint and several liability is required before contract signature</w:t>
            </w:r>
            <w:r w:rsidR="00CE226E">
              <w:t>?</w:t>
            </w:r>
          </w:p>
        </w:tc>
        <w:tc>
          <w:tcPr>
            <w:tcW w:w="1652" w:type="dxa"/>
            <w:shd w:val="clear" w:color="auto" w:fill="auto"/>
          </w:tcPr>
          <w:p w14:paraId="4E491B71" w14:textId="77777777" w:rsidR="00036825" w:rsidRPr="00594470" w:rsidRDefault="00036825" w:rsidP="00036825">
            <w:pPr>
              <w:pStyle w:val="Brdtekst"/>
              <w:rPr>
                <w:u w:val="single"/>
              </w:rPr>
            </w:pPr>
          </w:p>
        </w:tc>
        <w:tc>
          <w:tcPr>
            <w:tcW w:w="1592" w:type="dxa"/>
          </w:tcPr>
          <w:p w14:paraId="4E491B72" w14:textId="77777777" w:rsidR="00036825" w:rsidRPr="00594470" w:rsidRDefault="00036825" w:rsidP="00036825">
            <w:pPr>
              <w:pStyle w:val="Brdtekst"/>
              <w:rPr>
                <w:u w:val="single"/>
              </w:rPr>
            </w:pPr>
          </w:p>
        </w:tc>
      </w:tr>
      <w:tr w:rsidR="00036825" w:rsidRPr="00594470" w14:paraId="4E491B77" w14:textId="77777777" w:rsidTr="004E0B18">
        <w:tc>
          <w:tcPr>
            <w:tcW w:w="6253" w:type="dxa"/>
            <w:shd w:val="clear" w:color="auto" w:fill="auto"/>
          </w:tcPr>
          <w:p w14:paraId="4E491B74" w14:textId="77777777" w:rsidR="00036825" w:rsidRDefault="00036825" w:rsidP="00036825">
            <w:pPr>
              <w:pStyle w:val="Brdtekst"/>
            </w:pPr>
            <w:r>
              <w:t>Are you, the entity and/or the enterprises willing to submit separate self-declarations if several candidates seek to participate in the tender collectively?</w:t>
            </w:r>
          </w:p>
        </w:tc>
        <w:tc>
          <w:tcPr>
            <w:tcW w:w="1652" w:type="dxa"/>
            <w:shd w:val="clear" w:color="auto" w:fill="auto"/>
          </w:tcPr>
          <w:p w14:paraId="4E491B75" w14:textId="77777777" w:rsidR="00036825" w:rsidRPr="00594470" w:rsidRDefault="00036825" w:rsidP="00036825">
            <w:pPr>
              <w:pStyle w:val="Brdtekst"/>
              <w:rPr>
                <w:u w:val="single"/>
              </w:rPr>
            </w:pPr>
          </w:p>
        </w:tc>
        <w:tc>
          <w:tcPr>
            <w:tcW w:w="1592" w:type="dxa"/>
          </w:tcPr>
          <w:p w14:paraId="4E491B76" w14:textId="77777777" w:rsidR="00036825" w:rsidRPr="00594470" w:rsidRDefault="00036825" w:rsidP="00036825">
            <w:pPr>
              <w:pStyle w:val="Brdtekst"/>
              <w:rPr>
                <w:u w:val="single"/>
              </w:rPr>
            </w:pPr>
          </w:p>
        </w:tc>
      </w:tr>
    </w:tbl>
    <w:p w14:paraId="4E491B78" w14:textId="77777777" w:rsidR="00C56537" w:rsidRPr="003107BD" w:rsidRDefault="00EE668E" w:rsidP="00C56537">
      <w:pPr>
        <w:pStyle w:val="Overskrift1"/>
        <w:rPr>
          <w:rFonts w:ascii="Times New Roman" w:hAnsi="Times New Roman"/>
          <w:sz w:val="28"/>
          <w:szCs w:val="28"/>
        </w:rPr>
      </w:pPr>
      <w:r>
        <w:rPr>
          <w:rFonts w:ascii="Times New Roman" w:hAnsi="Times New Roman"/>
          <w:sz w:val="28"/>
          <w:szCs w:val="28"/>
        </w:rPr>
        <w:lastRenderedPageBreak/>
        <w:t xml:space="preserve">Quality Management </w:t>
      </w:r>
      <w:r w:rsidR="00D71822">
        <w:rPr>
          <w:rFonts w:ascii="Times New Roman" w:hAnsi="Times New Roman"/>
          <w:sz w:val="28"/>
          <w:szCs w:val="28"/>
        </w:rPr>
        <w:t>and other</w:t>
      </w:r>
      <w:r w:rsidR="00FC0E7D">
        <w:rPr>
          <w:rFonts w:ascii="Times New Roman" w:hAnsi="Times New Roman"/>
          <w:sz w:val="28"/>
          <w:szCs w:val="28"/>
        </w:rPr>
        <w:t xml:space="preserve"> </w:t>
      </w:r>
      <w:r w:rsidR="00C56537" w:rsidRPr="003107BD">
        <w:rPr>
          <w:rFonts w:ascii="Times New Roman" w:hAnsi="Times New Roman"/>
          <w:sz w:val="28"/>
          <w:szCs w:val="28"/>
        </w:rPr>
        <w:t>Documentation</w:t>
      </w:r>
      <w:r>
        <w:rPr>
          <w:rFonts w:ascii="Times New Roman" w:hAnsi="Times New Roman"/>
          <w:sz w:val="28"/>
          <w:szCs w:val="28"/>
        </w:rPr>
        <w:t xml:space="preserve"> Requirements</w:t>
      </w:r>
    </w:p>
    <w:p w14:paraId="4E491B79" w14:textId="77777777" w:rsidR="009E2D13" w:rsidRDefault="00FC0E7D" w:rsidP="009E2D13">
      <w:pPr>
        <w:pStyle w:val="Brdtekst"/>
      </w:pPr>
      <w:r>
        <w:t>Provide</w:t>
      </w:r>
      <w:r w:rsidR="009E2D13" w:rsidRPr="00594470">
        <w:t xml:space="preserve"> the </w:t>
      </w:r>
      <w:r w:rsidR="00EE668E">
        <w:t xml:space="preserve">following </w:t>
      </w:r>
      <w:r w:rsidR="009E2D13" w:rsidRPr="00C411BD">
        <w:t>doc</w:t>
      </w:r>
      <w:r w:rsidR="00EE668E">
        <w:t>umentation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0"/>
        <w:gridCol w:w="4751"/>
      </w:tblGrid>
      <w:tr w:rsidR="00482A3C" w:rsidRPr="00594470" w14:paraId="4E491B7C" w14:textId="77777777" w:rsidTr="004E0B18">
        <w:trPr>
          <w:trHeight w:val="363"/>
        </w:trPr>
        <w:tc>
          <w:tcPr>
            <w:tcW w:w="4750" w:type="dxa"/>
            <w:shd w:val="clear" w:color="auto" w:fill="auto"/>
          </w:tcPr>
          <w:p w14:paraId="4E491B7A" w14:textId="77777777" w:rsidR="00482A3C" w:rsidRPr="00724B67" w:rsidRDefault="00482A3C" w:rsidP="00AF0926">
            <w:pPr>
              <w:pStyle w:val="Brdtekst"/>
              <w:rPr>
                <w:sz w:val="22"/>
              </w:rPr>
            </w:pPr>
            <w:r w:rsidRPr="00724B67">
              <w:rPr>
                <w:sz w:val="22"/>
              </w:rPr>
              <w:t>Type of documentation</w:t>
            </w:r>
          </w:p>
        </w:tc>
        <w:tc>
          <w:tcPr>
            <w:tcW w:w="4751" w:type="dxa"/>
            <w:shd w:val="clear" w:color="auto" w:fill="auto"/>
          </w:tcPr>
          <w:p w14:paraId="4E491B7B" w14:textId="77777777" w:rsidR="00482A3C" w:rsidRPr="00724B67" w:rsidRDefault="00482A3C" w:rsidP="00AF0926">
            <w:pPr>
              <w:pStyle w:val="Brdtekst"/>
              <w:rPr>
                <w:sz w:val="22"/>
              </w:rPr>
            </w:pPr>
            <w:r w:rsidRPr="00724B67">
              <w:rPr>
                <w:sz w:val="22"/>
              </w:rPr>
              <w:t>Comments</w:t>
            </w:r>
            <w:r w:rsidR="00FC0E7D" w:rsidRPr="00724B67">
              <w:rPr>
                <w:sz w:val="22"/>
              </w:rPr>
              <w:t xml:space="preserve"> and references</w:t>
            </w:r>
          </w:p>
        </w:tc>
      </w:tr>
      <w:tr w:rsidR="00482A3C" w:rsidRPr="00594470" w14:paraId="4E491B80" w14:textId="77777777" w:rsidTr="004E0B18">
        <w:trPr>
          <w:trHeight w:val="552"/>
        </w:trPr>
        <w:tc>
          <w:tcPr>
            <w:tcW w:w="4750" w:type="dxa"/>
            <w:shd w:val="clear" w:color="auto" w:fill="auto"/>
          </w:tcPr>
          <w:p w14:paraId="4E491B7D" w14:textId="77777777" w:rsidR="00482A3C" w:rsidRPr="00724B67" w:rsidRDefault="00482A3C" w:rsidP="00A34215">
            <w:pPr>
              <w:pStyle w:val="Brdtekst"/>
              <w:rPr>
                <w:sz w:val="22"/>
              </w:rPr>
            </w:pPr>
            <w:r w:rsidRPr="00724B67">
              <w:rPr>
                <w:sz w:val="22"/>
              </w:rPr>
              <w:t>Summary of the company’s Quality Management System  (QMS)</w:t>
            </w:r>
          </w:p>
          <w:p w14:paraId="4E491B7E" w14:textId="77777777" w:rsidR="00482A3C" w:rsidRPr="00724B67" w:rsidRDefault="00482A3C" w:rsidP="000169BE">
            <w:pPr>
              <w:pStyle w:val="Brdtekstpaaflgende"/>
              <w:rPr>
                <w:sz w:val="22"/>
              </w:rPr>
            </w:pPr>
          </w:p>
        </w:tc>
        <w:tc>
          <w:tcPr>
            <w:tcW w:w="4751" w:type="dxa"/>
            <w:shd w:val="clear" w:color="auto" w:fill="auto"/>
          </w:tcPr>
          <w:p w14:paraId="4E491B7F" w14:textId="77777777" w:rsidR="00482A3C" w:rsidRPr="00724B67" w:rsidRDefault="00482A3C" w:rsidP="00AF0926">
            <w:pPr>
              <w:pStyle w:val="Brdtekst"/>
              <w:rPr>
                <w:sz w:val="22"/>
              </w:rPr>
            </w:pPr>
          </w:p>
        </w:tc>
      </w:tr>
      <w:tr w:rsidR="00482A3C" w:rsidRPr="00594470" w14:paraId="4E491B84" w14:textId="77777777" w:rsidTr="004E0B18">
        <w:trPr>
          <w:trHeight w:val="380"/>
        </w:trPr>
        <w:tc>
          <w:tcPr>
            <w:tcW w:w="4750" w:type="dxa"/>
            <w:shd w:val="clear" w:color="auto" w:fill="auto"/>
          </w:tcPr>
          <w:p w14:paraId="4E491B81" w14:textId="77777777" w:rsidR="00482A3C" w:rsidRPr="00724B67" w:rsidRDefault="00482A3C" w:rsidP="00036825">
            <w:pPr>
              <w:pStyle w:val="Brdtekst"/>
              <w:rPr>
                <w:sz w:val="22"/>
              </w:rPr>
            </w:pPr>
            <w:r w:rsidRPr="00724B67">
              <w:rPr>
                <w:sz w:val="22"/>
              </w:rPr>
              <w:t>Preliminary</w:t>
            </w:r>
            <w:r w:rsidR="002778AD" w:rsidRPr="00724B67">
              <w:rPr>
                <w:sz w:val="22"/>
              </w:rPr>
              <w:t xml:space="preserve"> Project</w:t>
            </w:r>
            <w:r w:rsidRPr="00724B67">
              <w:rPr>
                <w:sz w:val="22"/>
              </w:rPr>
              <w:t xml:space="preserve"> Quality Plan</w:t>
            </w:r>
          </w:p>
          <w:p w14:paraId="4E491B82" w14:textId="77777777" w:rsidR="00482A3C" w:rsidRPr="00724B67" w:rsidRDefault="00482A3C" w:rsidP="000169BE">
            <w:pPr>
              <w:pStyle w:val="Brdtekstpaaflgende"/>
              <w:rPr>
                <w:sz w:val="22"/>
              </w:rPr>
            </w:pPr>
          </w:p>
        </w:tc>
        <w:tc>
          <w:tcPr>
            <w:tcW w:w="4751" w:type="dxa"/>
            <w:shd w:val="clear" w:color="auto" w:fill="auto"/>
          </w:tcPr>
          <w:p w14:paraId="4E491B83" w14:textId="77777777" w:rsidR="00482A3C" w:rsidRPr="00724B67" w:rsidRDefault="00482A3C" w:rsidP="00036825">
            <w:pPr>
              <w:pStyle w:val="Brdtekst"/>
              <w:rPr>
                <w:sz w:val="22"/>
              </w:rPr>
            </w:pPr>
          </w:p>
        </w:tc>
      </w:tr>
      <w:tr w:rsidR="00482A3C" w:rsidRPr="00594470" w14:paraId="4E491B87" w14:textId="77777777" w:rsidTr="004E0B18">
        <w:trPr>
          <w:trHeight w:val="363"/>
        </w:trPr>
        <w:tc>
          <w:tcPr>
            <w:tcW w:w="4750" w:type="dxa"/>
            <w:shd w:val="clear" w:color="auto" w:fill="auto"/>
          </w:tcPr>
          <w:p w14:paraId="4E491B85" w14:textId="77777777" w:rsidR="00482A3C" w:rsidRPr="004948B2" w:rsidRDefault="00482A3C" w:rsidP="004C54C8">
            <w:pPr>
              <w:pStyle w:val="Brdtekst"/>
            </w:pPr>
            <w:r w:rsidRPr="00DD3B1E">
              <w:rPr>
                <w:sz w:val="22"/>
              </w:rPr>
              <w:t xml:space="preserve">The </w:t>
            </w:r>
            <w:r>
              <w:rPr>
                <w:sz w:val="22"/>
              </w:rPr>
              <w:t>Candidate</w:t>
            </w:r>
            <w:r w:rsidRPr="00DD3B1E">
              <w:rPr>
                <w:sz w:val="22"/>
              </w:rPr>
              <w:t xml:space="preserve"> shall deliver </w:t>
            </w:r>
            <w:r>
              <w:rPr>
                <w:sz w:val="22"/>
              </w:rPr>
              <w:t xml:space="preserve">their </w:t>
            </w:r>
            <w:r w:rsidRPr="00DD3B1E">
              <w:rPr>
                <w:sz w:val="22"/>
              </w:rPr>
              <w:t>a</w:t>
            </w:r>
            <w:r>
              <w:rPr>
                <w:sz w:val="22"/>
              </w:rPr>
              <w:t xml:space="preserve">uthoritative and </w:t>
            </w:r>
            <w:r w:rsidRPr="00DD3B1E">
              <w:rPr>
                <w:sz w:val="22"/>
              </w:rPr>
              <w:t xml:space="preserve">valid accredited </w:t>
            </w:r>
            <w:r w:rsidR="004948B2">
              <w:rPr>
                <w:sz w:val="22"/>
              </w:rPr>
              <w:t xml:space="preserve">manufacturing </w:t>
            </w:r>
            <w:r w:rsidRPr="00DD3B1E">
              <w:rPr>
                <w:sz w:val="22"/>
              </w:rPr>
              <w:t>certificate</w:t>
            </w:r>
            <w:r>
              <w:rPr>
                <w:sz w:val="22"/>
              </w:rPr>
              <w:t xml:space="preserve"> </w:t>
            </w:r>
            <w:r w:rsidRPr="00DD3B1E">
              <w:rPr>
                <w:sz w:val="22"/>
              </w:rPr>
              <w:t>compliant with ISO 900</w:t>
            </w:r>
            <w:r w:rsidR="004948B2">
              <w:rPr>
                <w:sz w:val="22"/>
              </w:rPr>
              <w:t>1</w:t>
            </w:r>
          </w:p>
        </w:tc>
        <w:tc>
          <w:tcPr>
            <w:tcW w:w="4751" w:type="dxa"/>
            <w:shd w:val="clear" w:color="auto" w:fill="auto"/>
          </w:tcPr>
          <w:p w14:paraId="4E491B86" w14:textId="77777777" w:rsidR="00482A3C" w:rsidRPr="00594470" w:rsidRDefault="00482A3C" w:rsidP="00AF0926">
            <w:pPr>
              <w:pStyle w:val="Brdtekst"/>
            </w:pPr>
          </w:p>
        </w:tc>
      </w:tr>
      <w:tr w:rsidR="00482A3C" w:rsidRPr="00594470" w14:paraId="4E491B8A" w14:textId="77777777" w:rsidTr="004E0B18">
        <w:trPr>
          <w:trHeight w:val="1381"/>
        </w:trPr>
        <w:tc>
          <w:tcPr>
            <w:tcW w:w="4750" w:type="dxa"/>
            <w:shd w:val="clear" w:color="auto" w:fill="auto"/>
          </w:tcPr>
          <w:p w14:paraId="4E491B88" w14:textId="4CAF9F03" w:rsidR="00482A3C" w:rsidRPr="00DD3B1E" w:rsidRDefault="00482A3C" w:rsidP="00D14FE7">
            <w:pPr>
              <w:pStyle w:val="Brdtekst"/>
              <w:rPr>
                <w:sz w:val="22"/>
              </w:rPr>
            </w:pPr>
            <w:r w:rsidRPr="00DD3B1E">
              <w:rPr>
                <w:sz w:val="22"/>
              </w:rPr>
              <w:t xml:space="preserve">The </w:t>
            </w:r>
            <w:r>
              <w:rPr>
                <w:sz w:val="22"/>
              </w:rPr>
              <w:t>Candidate shall deliver</w:t>
            </w:r>
            <w:r w:rsidRPr="00DD3B1E">
              <w:rPr>
                <w:sz w:val="22"/>
              </w:rPr>
              <w:t xml:space="preserve"> </w:t>
            </w:r>
            <w:r>
              <w:rPr>
                <w:sz w:val="22"/>
              </w:rPr>
              <w:t xml:space="preserve">their </w:t>
            </w:r>
            <w:r w:rsidRPr="00DD3B1E">
              <w:rPr>
                <w:sz w:val="22"/>
              </w:rPr>
              <w:t>a</w:t>
            </w:r>
            <w:r>
              <w:rPr>
                <w:sz w:val="22"/>
              </w:rPr>
              <w:t xml:space="preserve">uthoritative and </w:t>
            </w:r>
            <w:r w:rsidRPr="00DD3B1E">
              <w:rPr>
                <w:sz w:val="22"/>
              </w:rPr>
              <w:t xml:space="preserve">valid accredited certificate </w:t>
            </w:r>
            <w:r>
              <w:rPr>
                <w:sz w:val="22"/>
              </w:rPr>
              <w:t xml:space="preserve">for </w:t>
            </w:r>
            <w:r w:rsidRPr="00DD3B1E">
              <w:rPr>
                <w:sz w:val="22"/>
              </w:rPr>
              <w:t>applicable</w:t>
            </w:r>
            <w:r>
              <w:rPr>
                <w:sz w:val="22"/>
              </w:rPr>
              <w:t xml:space="preserve"> </w:t>
            </w:r>
            <w:r w:rsidRPr="00DD3B1E">
              <w:rPr>
                <w:sz w:val="22"/>
              </w:rPr>
              <w:t xml:space="preserve">QMS scope </w:t>
            </w:r>
            <w:r>
              <w:rPr>
                <w:sz w:val="22"/>
              </w:rPr>
              <w:t xml:space="preserve">related to the </w:t>
            </w:r>
            <w:r w:rsidRPr="00DD3B1E">
              <w:rPr>
                <w:sz w:val="22"/>
              </w:rPr>
              <w:t xml:space="preserve">products </w:t>
            </w:r>
            <w:r>
              <w:rPr>
                <w:sz w:val="22"/>
              </w:rPr>
              <w:t>and s</w:t>
            </w:r>
            <w:r w:rsidR="00765990">
              <w:rPr>
                <w:sz w:val="22"/>
              </w:rPr>
              <w:t xml:space="preserve">ervices described in </w:t>
            </w:r>
            <w:r w:rsidR="006369B5">
              <w:rPr>
                <w:sz w:val="22"/>
              </w:rPr>
              <w:t>Inv</w:t>
            </w:r>
            <w:r w:rsidR="00502627">
              <w:rPr>
                <w:sz w:val="22"/>
              </w:rPr>
              <w:t xml:space="preserve">itation for Qualification </w:t>
            </w:r>
            <w:r w:rsidR="006369B5">
              <w:rPr>
                <w:sz w:val="22"/>
              </w:rPr>
              <w:t xml:space="preserve"> </w:t>
            </w:r>
            <w:r w:rsidR="00D14FE7">
              <w:rPr>
                <w:sz w:val="22"/>
              </w:rPr>
              <w:t>100822</w:t>
            </w:r>
            <w:r w:rsidR="007C78B8">
              <w:rPr>
                <w:sz w:val="22"/>
              </w:rPr>
              <w:t xml:space="preserve"> </w:t>
            </w:r>
            <w:r w:rsidR="00765990">
              <w:rPr>
                <w:sz w:val="22"/>
              </w:rPr>
              <w:t>section 1.4</w:t>
            </w:r>
            <w:r w:rsidRPr="00DD3B1E">
              <w:rPr>
                <w:sz w:val="22"/>
              </w:rPr>
              <w:t xml:space="preserve"> </w:t>
            </w:r>
            <w:r>
              <w:rPr>
                <w:sz w:val="22"/>
              </w:rPr>
              <w:t>in this acquisition qualification</w:t>
            </w:r>
          </w:p>
        </w:tc>
        <w:tc>
          <w:tcPr>
            <w:tcW w:w="4751" w:type="dxa"/>
            <w:shd w:val="clear" w:color="auto" w:fill="auto"/>
          </w:tcPr>
          <w:p w14:paraId="4E491B89" w14:textId="77777777" w:rsidR="00482A3C" w:rsidRPr="00594470" w:rsidRDefault="00482A3C" w:rsidP="00AF0926">
            <w:pPr>
              <w:pStyle w:val="Brdtekst"/>
            </w:pPr>
          </w:p>
        </w:tc>
      </w:tr>
      <w:tr w:rsidR="00482A3C" w:rsidRPr="00594470" w14:paraId="4E491B8D" w14:textId="77777777" w:rsidTr="004E0B18">
        <w:trPr>
          <w:trHeight w:val="363"/>
        </w:trPr>
        <w:tc>
          <w:tcPr>
            <w:tcW w:w="4750" w:type="dxa"/>
            <w:shd w:val="clear" w:color="auto" w:fill="auto"/>
          </w:tcPr>
          <w:p w14:paraId="4E491B8B" w14:textId="22B14DE8" w:rsidR="00482A3C" w:rsidRPr="00DD3B1E" w:rsidRDefault="00482A3C" w:rsidP="00D14FE7">
            <w:pPr>
              <w:pStyle w:val="Brdtekst"/>
              <w:rPr>
                <w:sz w:val="22"/>
              </w:rPr>
            </w:pPr>
            <w:r w:rsidRPr="00DD3B1E">
              <w:rPr>
                <w:sz w:val="22"/>
              </w:rPr>
              <w:t xml:space="preserve">The </w:t>
            </w:r>
            <w:r>
              <w:rPr>
                <w:sz w:val="22"/>
              </w:rPr>
              <w:t>Candidate</w:t>
            </w:r>
            <w:r w:rsidRPr="00DD3B1E">
              <w:rPr>
                <w:sz w:val="22"/>
              </w:rPr>
              <w:t xml:space="preserve"> shall deliver </w:t>
            </w:r>
            <w:r>
              <w:rPr>
                <w:sz w:val="22"/>
              </w:rPr>
              <w:t>a description of the manufacturing process(</w:t>
            </w:r>
            <w:proofErr w:type="spellStart"/>
            <w:r>
              <w:rPr>
                <w:sz w:val="22"/>
              </w:rPr>
              <w:t>es</w:t>
            </w:r>
            <w:proofErr w:type="spellEnd"/>
            <w:r>
              <w:rPr>
                <w:sz w:val="22"/>
              </w:rPr>
              <w:t>) of the </w:t>
            </w:r>
            <w:r w:rsidRPr="00DD3B1E">
              <w:rPr>
                <w:sz w:val="22"/>
              </w:rPr>
              <w:t>products and services requested</w:t>
            </w:r>
            <w:r w:rsidR="00765990">
              <w:rPr>
                <w:sz w:val="22"/>
              </w:rPr>
              <w:t xml:space="preserve"> </w:t>
            </w:r>
            <w:r w:rsidR="00D71822">
              <w:rPr>
                <w:sz w:val="22"/>
              </w:rPr>
              <w:t xml:space="preserve">as </w:t>
            </w:r>
            <w:r w:rsidR="00765990">
              <w:rPr>
                <w:sz w:val="22"/>
              </w:rPr>
              <w:t xml:space="preserve">described in </w:t>
            </w:r>
            <w:r w:rsidR="00D71822">
              <w:rPr>
                <w:sz w:val="22"/>
              </w:rPr>
              <w:t xml:space="preserve">the </w:t>
            </w:r>
            <w:r w:rsidR="006369B5">
              <w:rPr>
                <w:sz w:val="22"/>
              </w:rPr>
              <w:t>Invitation for Qualification 100</w:t>
            </w:r>
            <w:r w:rsidR="000260E1">
              <w:rPr>
                <w:sz w:val="22"/>
              </w:rPr>
              <w:t>8</w:t>
            </w:r>
            <w:r w:rsidR="00D14FE7">
              <w:rPr>
                <w:sz w:val="22"/>
              </w:rPr>
              <w:t xml:space="preserve">22 </w:t>
            </w:r>
            <w:r w:rsidR="00765990">
              <w:rPr>
                <w:sz w:val="22"/>
              </w:rPr>
              <w:t>section 1.4</w:t>
            </w:r>
            <w:r w:rsidR="006369B5">
              <w:rPr>
                <w:sz w:val="22"/>
              </w:rPr>
              <w:t xml:space="preserve"> </w:t>
            </w:r>
            <w:r w:rsidRPr="00DD3B1E">
              <w:rPr>
                <w:sz w:val="22"/>
              </w:rPr>
              <w:t xml:space="preserve">with references to the applicable parts of the </w:t>
            </w:r>
            <w:r>
              <w:rPr>
                <w:sz w:val="22"/>
              </w:rPr>
              <w:t>Candidate</w:t>
            </w:r>
            <w:r w:rsidRPr="00DD3B1E">
              <w:rPr>
                <w:sz w:val="22"/>
              </w:rPr>
              <w:t xml:space="preserve"> quality management system (</w:t>
            </w:r>
            <w:proofErr w:type="spellStart"/>
            <w:r w:rsidRPr="00DD3B1E">
              <w:rPr>
                <w:sz w:val="22"/>
              </w:rPr>
              <w:t>e</w:t>
            </w:r>
            <w:r>
              <w:rPr>
                <w:sz w:val="22"/>
              </w:rPr>
              <w:t>g</w:t>
            </w:r>
            <w:proofErr w:type="spellEnd"/>
            <w:r>
              <w:rPr>
                <w:sz w:val="22"/>
              </w:rPr>
              <w:t>. applicable processes)</w:t>
            </w:r>
          </w:p>
        </w:tc>
        <w:tc>
          <w:tcPr>
            <w:tcW w:w="4751" w:type="dxa"/>
            <w:shd w:val="clear" w:color="auto" w:fill="auto"/>
          </w:tcPr>
          <w:p w14:paraId="4E491B8C" w14:textId="77777777" w:rsidR="00482A3C" w:rsidRPr="00594470" w:rsidRDefault="00482A3C" w:rsidP="00AF0926">
            <w:pPr>
              <w:pStyle w:val="Brdtekst"/>
            </w:pPr>
          </w:p>
        </w:tc>
      </w:tr>
      <w:tr w:rsidR="00482A3C" w:rsidRPr="00594470" w14:paraId="4E491B92" w14:textId="77777777" w:rsidTr="004E0B18">
        <w:trPr>
          <w:trHeight w:val="363"/>
        </w:trPr>
        <w:tc>
          <w:tcPr>
            <w:tcW w:w="4750" w:type="dxa"/>
            <w:shd w:val="clear" w:color="auto" w:fill="auto"/>
          </w:tcPr>
          <w:p w14:paraId="4E491B8E" w14:textId="77777777" w:rsidR="00482A3C" w:rsidRDefault="00482A3C" w:rsidP="00B22735">
            <w:pPr>
              <w:rPr>
                <w:color w:val="000000"/>
                <w:sz w:val="22"/>
                <w:szCs w:val="22"/>
              </w:rPr>
            </w:pPr>
            <w:r>
              <w:rPr>
                <w:color w:val="000000"/>
                <w:sz w:val="22"/>
                <w:szCs w:val="22"/>
              </w:rPr>
              <w:t xml:space="preserve">The Candidate shall submit a </w:t>
            </w:r>
            <w:r w:rsidR="000260E1">
              <w:rPr>
                <w:color w:val="000000"/>
                <w:sz w:val="22"/>
                <w:szCs w:val="22"/>
              </w:rPr>
              <w:t xml:space="preserve">definitive </w:t>
            </w:r>
            <w:r>
              <w:rPr>
                <w:color w:val="000000"/>
                <w:sz w:val="22"/>
                <w:szCs w:val="22"/>
              </w:rPr>
              <w:t xml:space="preserve">description on the proposed systems* which the Candidate intends to offer in the tender.  </w:t>
            </w:r>
          </w:p>
          <w:p w14:paraId="4E491B8F" w14:textId="77777777" w:rsidR="006369B5" w:rsidRDefault="006369B5" w:rsidP="00B22735">
            <w:pPr>
              <w:rPr>
                <w:color w:val="000000"/>
                <w:sz w:val="22"/>
                <w:szCs w:val="22"/>
              </w:rPr>
            </w:pPr>
          </w:p>
          <w:p w14:paraId="4E491B90" w14:textId="67700E58" w:rsidR="006369B5" w:rsidRPr="00B22735" w:rsidRDefault="006369B5" w:rsidP="00D14FE7">
            <w:pPr>
              <w:rPr>
                <w:color w:val="000000"/>
                <w:sz w:val="22"/>
                <w:szCs w:val="22"/>
              </w:rPr>
            </w:pPr>
            <w:r>
              <w:rPr>
                <w:color w:val="000000"/>
                <w:sz w:val="22"/>
                <w:szCs w:val="22"/>
              </w:rPr>
              <w:t>*</w:t>
            </w:r>
            <w:r>
              <w:rPr>
                <w:sz w:val="22"/>
              </w:rPr>
              <w:t>For the objectives described in section 1.4</w:t>
            </w:r>
            <w:r>
              <w:rPr>
                <w:color w:val="000000"/>
                <w:sz w:val="22"/>
                <w:szCs w:val="22"/>
              </w:rPr>
              <w:t xml:space="preserve"> of the </w:t>
            </w:r>
            <w:r>
              <w:rPr>
                <w:sz w:val="22"/>
              </w:rPr>
              <w:t xml:space="preserve">Invitation for Qualification </w:t>
            </w:r>
            <w:r w:rsidR="00D71822">
              <w:rPr>
                <w:sz w:val="22"/>
              </w:rPr>
              <w:t>1008</w:t>
            </w:r>
            <w:r w:rsidR="00D14FE7">
              <w:rPr>
                <w:sz w:val="22"/>
              </w:rPr>
              <w:t>22</w:t>
            </w:r>
          </w:p>
        </w:tc>
        <w:tc>
          <w:tcPr>
            <w:tcW w:w="4751" w:type="dxa"/>
            <w:shd w:val="clear" w:color="auto" w:fill="auto"/>
          </w:tcPr>
          <w:p w14:paraId="4E491B91" w14:textId="77777777" w:rsidR="00482A3C" w:rsidRPr="00594470" w:rsidRDefault="00482A3C" w:rsidP="00AF0926">
            <w:pPr>
              <w:pStyle w:val="Brdtekst"/>
            </w:pPr>
          </w:p>
        </w:tc>
      </w:tr>
      <w:tr w:rsidR="00482A3C" w:rsidRPr="00594470" w14:paraId="4E491B95" w14:textId="77777777" w:rsidTr="004E0B18">
        <w:trPr>
          <w:trHeight w:val="363"/>
        </w:trPr>
        <w:tc>
          <w:tcPr>
            <w:tcW w:w="4750" w:type="dxa"/>
            <w:shd w:val="clear" w:color="auto" w:fill="auto"/>
          </w:tcPr>
          <w:p w14:paraId="4E491B93" w14:textId="66FD2B53" w:rsidR="00482A3C" w:rsidRPr="00DD3B1E" w:rsidRDefault="00482A3C" w:rsidP="007C78B8">
            <w:pPr>
              <w:pStyle w:val="Brdtekst"/>
              <w:rPr>
                <w:sz w:val="22"/>
              </w:rPr>
            </w:pPr>
            <w:r w:rsidRPr="00DD3B1E">
              <w:rPr>
                <w:sz w:val="22"/>
              </w:rPr>
              <w:t xml:space="preserve">The </w:t>
            </w:r>
            <w:r>
              <w:rPr>
                <w:sz w:val="22"/>
              </w:rPr>
              <w:t>Candidate</w:t>
            </w:r>
            <w:r w:rsidRPr="00DD3B1E">
              <w:rPr>
                <w:sz w:val="22"/>
              </w:rPr>
              <w:t xml:space="preserve"> shall </w:t>
            </w:r>
            <w:r>
              <w:rPr>
                <w:sz w:val="22"/>
              </w:rPr>
              <w:t xml:space="preserve">deliver a </w:t>
            </w:r>
            <w:r w:rsidRPr="00DD3B1E">
              <w:rPr>
                <w:sz w:val="22"/>
              </w:rPr>
              <w:t>document</w:t>
            </w:r>
            <w:r>
              <w:rPr>
                <w:sz w:val="22"/>
              </w:rPr>
              <w:t xml:space="preserve"> signed</w:t>
            </w:r>
            <w:r w:rsidRPr="00DD3B1E">
              <w:rPr>
                <w:sz w:val="22"/>
              </w:rPr>
              <w:t xml:space="preserve"> by the</w:t>
            </w:r>
            <w:r w:rsidR="00D71822">
              <w:rPr>
                <w:sz w:val="22"/>
              </w:rPr>
              <w:t>ir</w:t>
            </w:r>
            <w:r w:rsidRPr="00DD3B1E">
              <w:rPr>
                <w:sz w:val="22"/>
              </w:rPr>
              <w:t xml:space="preserve"> </w:t>
            </w:r>
            <w:r>
              <w:rPr>
                <w:sz w:val="22"/>
              </w:rPr>
              <w:t>CEO</w:t>
            </w:r>
            <w:r w:rsidR="00D71822">
              <w:rPr>
                <w:sz w:val="22"/>
              </w:rPr>
              <w:t>/Managing Director</w:t>
            </w:r>
            <w:r>
              <w:rPr>
                <w:sz w:val="22"/>
              </w:rPr>
              <w:t xml:space="preserve"> declaring </w:t>
            </w:r>
            <w:r w:rsidRPr="00DD3B1E">
              <w:rPr>
                <w:sz w:val="22"/>
              </w:rPr>
              <w:t>accept</w:t>
            </w:r>
            <w:r>
              <w:rPr>
                <w:sz w:val="22"/>
              </w:rPr>
              <w:t xml:space="preserve">ance of AQAP 2110 in any </w:t>
            </w:r>
            <w:r w:rsidR="007C78B8">
              <w:rPr>
                <w:sz w:val="22"/>
              </w:rPr>
              <w:t>TEB</w:t>
            </w:r>
            <w:r w:rsidR="00502627">
              <w:rPr>
                <w:sz w:val="22"/>
              </w:rPr>
              <w:t xml:space="preserve"> frame</w:t>
            </w:r>
            <w:r>
              <w:rPr>
                <w:sz w:val="22"/>
              </w:rPr>
              <w:t>work agreement / contract</w:t>
            </w:r>
          </w:p>
        </w:tc>
        <w:tc>
          <w:tcPr>
            <w:tcW w:w="4751" w:type="dxa"/>
            <w:shd w:val="clear" w:color="auto" w:fill="auto"/>
          </w:tcPr>
          <w:p w14:paraId="4E491B94" w14:textId="77777777" w:rsidR="00482A3C" w:rsidRPr="00594470" w:rsidRDefault="00482A3C" w:rsidP="00AF0926">
            <w:pPr>
              <w:pStyle w:val="Brdtekst"/>
            </w:pPr>
          </w:p>
        </w:tc>
      </w:tr>
      <w:tr w:rsidR="00482A3C" w:rsidRPr="00594470" w14:paraId="4E491B98" w14:textId="77777777" w:rsidTr="004E0B18">
        <w:trPr>
          <w:trHeight w:val="363"/>
        </w:trPr>
        <w:tc>
          <w:tcPr>
            <w:tcW w:w="4750" w:type="dxa"/>
            <w:shd w:val="clear" w:color="auto" w:fill="auto"/>
          </w:tcPr>
          <w:p w14:paraId="4E491B96" w14:textId="2E753B9F" w:rsidR="00482A3C" w:rsidRPr="00482A3C" w:rsidRDefault="00482A3C" w:rsidP="006369B5">
            <w:pPr>
              <w:pStyle w:val="Brdtekst"/>
            </w:pPr>
            <w:r w:rsidRPr="002778AD">
              <w:rPr>
                <w:sz w:val="22"/>
              </w:rPr>
              <w:t>List o</w:t>
            </w:r>
            <w:r w:rsidRPr="00D97706">
              <w:rPr>
                <w:sz w:val="22"/>
              </w:rPr>
              <w:t>f</w:t>
            </w:r>
            <w:r w:rsidRPr="006369B5">
              <w:t xml:space="preserve"> </w:t>
            </w:r>
            <w:r w:rsidRPr="006369B5">
              <w:rPr>
                <w:sz w:val="22"/>
              </w:rPr>
              <w:t>Supplier /</w:t>
            </w:r>
            <w:r w:rsidR="00C11DCE">
              <w:rPr>
                <w:sz w:val="22"/>
              </w:rPr>
              <w:t xml:space="preserve"> </w:t>
            </w:r>
            <w:r w:rsidRPr="006369B5">
              <w:rPr>
                <w:sz w:val="22"/>
              </w:rPr>
              <w:t>External Providers</w:t>
            </w:r>
            <w:r w:rsidR="00502627">
              <w:rPr>
                <w:sz w:val="22"/>
              </w:rPr>
              <w:t xml:space="preserve"> - </w:t>
            </w:r>
            <w:r w:rsidRPr="00010B3A">
              <w:rPr>
                <w:sz w:val="22"/>
                <w:szCs w:val="22"/>
              </w:rPr>
              <w:t xml:space="preserve">If the </w:t>
            </w:r>
            <w:r>
              <w:rPr>
                <w:sz w:val="22"/>
                <w:szCs w:val="22"/>
              </w:rPr>
              <w:t>Candidate</w:t>
            </w:r>
            <w:r w:rsidRPr="00010B3A">
              <w:rPr>
                <w:sz w:val="22"/>
                <w:szCs w:val="22"/>
              </w:rPr>
              <w:t xml:space="preserve"> relies upon any Supplier</w:t>
            </w:r>
            <w:r w:rsidR="00C11DCE">
              <w:rPr>
                <w:sz w:val="22"/>
                <w:szCs w:val="22"/>
              </w:rPr>
              <w:t xml:space="preserve"> </w:t>
            </w:r>
            <w:r w:rsidRPr="00010B3A">
              <w:rPr>
                <w:sz w:val="22"/>
                <w:szCs w:val="22"/>
              </w:rPr>
              <w:t>/</w:t>
            </w:r>
            <w:r w:rsidR="00C11DCE">
              <w:rPr>
                <w:sz w:val="22"/>
                <w:szCs w:val="22"/>
              </w:rPr>
              <w:t xml:space="preserve"> </w:t>
            </w:r>
            <w:r w:rsidRPr="00010B3A">
              <w:rPr>
                <w:sz w:val="22"/>
                <w:szCs w:val="22"/>
              </w:rPr>
              <w:t>External Provider for the purpose of</w:t>
            </w:r>
            <w:r w:rsidR="00E2509A">
              <w:rPr>
                <w:sz w:val="22"/>
                <w:szCs w:val="22"/>
              </w:rPr>
              <w:t xml:space="preserve"> fulfilling one or more of the </w:t>
            </w:r>
            <w:r w:rsidRPr="00010B3A">
              <w:rPr>
                <w:sz w:val="22"/>
                <w:szCs w:val="22"/>
              </w:rPr>
              <w:t xml:space="preserve">requirements, sufficient documentation shall be submitted to establish that the requirement is fully disclosed. (Provide a List of </w:t>
            </w:r>
            <w:r>
              <w:rPr>
                <w:sz w:val="22"/>
                <w:szCs w:val="22"/>
              </w:rPr>
              <w:t xml:space="preserve">the </w:t>
            </w:r>
            <w:r w:rsidRPr="00010B3A">
              <w:rPr>
                <w:sz w:val="22"/>
                <w:szCs w:val="22"/>
              </w:rPr>
              <w:t>Supplier</w:t>
            </w:r>
            <w:r w:rsidR="00C11DCE">
              <w:rPr>
                <w:sz w:val="22"/>
                <w:szCs w:val="22"/>
              </w:rPr>
              <w:t xml:space="preserve"> </w:t>
            </w:r>
            <w:r w:rsidRPr="00010B3A">
              <w:rPr>
                <w:sz w:val="22"/>
                <w:szCs w:val="22"/>
              </w:rPr>
              <w:t>/</w:t>
            </w:r>
            <w:r w:rsidR="00C11DCE">
              <w:rPr>
                <w:sz w:val="22"/>
                <w:szCs w:val="22"/>
              </w:rPr>
              <w:t xml:space="preserve"> </w:t>
            </w:r>
            <w:r>
              <w:rPr>
                <w:sz w:val="22"/>
                <w:szCs w:val="22"/>
              </w:rPr>
              <w:t>External Provider - stating</w:t>
            </w:r>
            <w:r w:rsidRPr="00010B3A">
              <w:rPr>
                <w:sz w:val="22"/>
                <w:szCs w:val="22"/>
              </w:rPr>
              <w:t xml:space="preserve"> the name, address and organisation number for the Supplier </w:t>
            </w:r>
            <w:r w:rsidR="00C11DCE">
              <w:rPr>
                <w:sz w:val="22"/>
                <w:szCs w:val="22"/>
              </w:rPr>
              <w:t>/</w:t>
            </w:r>
            <w:r>
              <w:rPr>
                <w:sz w:val="22"/>
                <w:szCs w:val="22"/>
              </w:rPr>
              <w:t xml:space="preserve"> </w:t>
            </w:r>
            <w:r w:rsidRPr="00010B3A">
              <w:rPr>
                <w:sz w:val="22"/>
                <w:szCs w:val="22"/>
              </w:rPr>
              <w:t>External P</w:t>
            </w:r>
            <w:r>
              <w:rPr>
                <w:sz w:val="22"/>
                <w:szCs w:val="22"/>
              </w:rPr>
              <w:t>rovider</w:t>
            </w:r>
            <w:r w:rsidRPr="00010B3A">
              <w:rPr>
                <w:sz w:val="22"/>
                <w:szCs w:val="22"/>
              </w:rPr>
              <w:t>.  Description of which parts of a service commission the Supplier</w:t>
            </w:r>
            <w:r w:rsidR="00C11DCE">
              <w:rPr>
                <w:sz w:val="22"/>
                <w:szCs w:val="22"/>
              </w:rPr>
              <w:t xml:space="preserve"> </w:t>
            </w:r>
            <w:r w:rsidR="00D97706">
              <w:rPr>
                <w:sz w:val="22"/>
                <w:szCs w:val="22"/>
              </w:rPr>
              <w:t>/</w:t>
            </w:r>
            <w:r w:rsidR="00C11DCE">
              <w:rPr>
                <w:sz w:val="22"/>
                <w:szCs w:val="22"/>
              </w:rPr>
              <w:t xml:space="preserve"> </w:t>
            </w:r>
            <w:r w:rsidRPr="00010B3A">
              <w:rPr>
                <w:sz w:val="22"/>
                <w:szCs w:val="22"/>
              </w:rPr>
              <w:t>External Provider will be responsible</w:t>
            </w:r>
          </w:p>
        </w:tc>
        <w:tc>
          <w:tcPr>
            <w:tcW w:w="4751" w:type="dxa"/>
            <w:shd w:val="clear" w:color="auto" w:fill="auto"/>
          </w:tcPr>
          <w:p w14:paraId="4E491B97" w14:textId="77777777" w:rsidR="00482A3C" w:rsidRPr="00594470" w:rsidRDefault="00482A3C" w:rsidP="00AF0926">
            <w:pPr>
              <w:pStyle w:val="Brdtekst"/>
            </w:pPr>
          </w:p>
        </w:tc>
      </w:tr>
      <w:tr w:rsidR="00482A3C" w:rsidRPr="00594470" w14:paraId="4E491B9B" w14:textId="77777777" w:rsidTr="004E0B18">
        <w:trPr>
          <w:trHeight w:val="363"/>
        </w:trPr>
        <w:tc>
          <w:tcPr>
            <w:tcW w:w="4750" w:type="dxa"/>
            <w:shd w:val="clear" w:color="auto" w:fill="auto"/>
          </w:tcPr>
          <w:p w14:paraId="4E491B99" w14:textId="77777777" w:rsidR="00482A3C" w:rsidRPr="00594470" w:rsidRDefault="00482A3C" w:rsidP="0076422F">
            <w:pPr>
              <w:ind w:left="34"/>
            </w:pPr>
            <w:r w:rsidRPr="0076422F">
              <w:rPr>
                <w:sz w:val="22"/>
              </w:rPr>
              <w:t>Organization Chart</w:t>
            </w:r>
          </w:p>
        </w:tc>
        <w:tc>
          <w:tcPr>
            <w:tcW w:w="4751" w:type="dxa"/>
            <w:shd w:val="clear" w:color="auto" w:fill="auto"/>
          </w:tcPr>
          <w:p w14:paraId="4E491B9A" w14:textId="77777777" w:rsidR="00482A3C" w:rsidRPr="00594470" w:rsidRDefault="00482A3C" w:rsidP="00AF0926">
            <w:pPr>
              <w:pStyle w:val="Brdtekst"/>
            </w:pPr>
          </w:p>
        </w:tc>
      </w:tr>
      <w:tr w:rsidR="00482A3C" w:rsidRPr="00594470" w14:paraId="4E491BA2" w14:textId="77777777" w:rsidTr="004E0B18">
        <w:trPr>
          <w:trHeight w:val="363"/>
        </w:trPr>
        <w:tc>
          <w:tcPr>
            <w:tcW w:w="4750" w:type="dxa"/>
            <w:shd w:val="clear" w:color="auto" w:fill="auto"/>
          </w:tcPr>
          <w:p w14:paraId="4E491B9F" w14:textId="271FD5EB" w:rsidR="00482A3C" w:rsidRDefault="00482A3C" w:rsidP="00482A3C">
            <w:pPr>
              <w:ind w:left="34"/>
              <w:rPr>
                <w:sz w:val="22"/>
              </w:rPr>
            </w:pPr>
            <w:r w:rsidRPr="00A43982">
              <w:rPr>
                <w:sz w:val="22"/>
              </w:rPr>
              <w:t xml:space="preserve">Written commitment to the security of supply for spare parts for up to </w:t>
            </w:r>
            <w:r>
              <w:rPr>
                <w:sz w:val="22"/>
              </w:rPr>
              <w:t>t</w:t>
            </w:r>
            <w:r w:rsidR="007C78B8">
              <w:rPr>
                <w:sz w:val="22"/>
              </w:rPr>
              <w:t>hirty</w:t>
            </w:r>
            <w:r>
              <w:rPr>
                <w:sz w:val="22"/>
              </w:rPr>
              <w:t xml:space="preserve"> </w:t>
            </w:r>
            <w:r w:rsidRPr="00A43982">
              <w:rPr>
                <w:sz w:val="22"/>
              </w:rPr>
              <w:t xml:space="preserve">years from the </w:t>
            </w:r>
            <w:r w:rsidR="007C78B8">
              <w:rPr>
                <w:sz w:val="22"/>
              </w:rPr>
              <w:t>TEB</w:t>
            </w:r>
            <w:r>
              <w:rPr>
                <w:sz w:val="22"/>
              </w:rPr>
              <w:t xml:space="preserve"> </w:t>
            </w:r>
            <w:r w:rsidR="00502627">
              <w:rPr>
                <w:sz w:val="22"/>
              </w:rPr>
              <w:t xml:space="preserve">framework </w:t>
            </w:r>
            <w:r w:rsidRPr="00A43982">
              <w:rPr>
                <w:sz w:val="22"/>
              </w:rPr>
              <w:t>agreement</w:t>
            </w:r>
            <w:r>
              <w:rPr>
                <w:sz w:val="22"/>
              </w:rPr>
              <w:t>’s</w:t>
            </w:r>
            <w:r w:rsidRPr="00A43982">
              <w:rPr>
                <w:sz w:val="22"/>
              </w:rPr>
              <w:t xml:space="preserve"> last call off.  </w:t>
            </w:r>
            <w:r>
              <w:rPr>
                <w:sz w:val="22"/>
              </w:rPr>
              <w:t>Provide a statement</w:t>
            </w:r>
            <w:r w:rsidRPr="00A43982">
              <w:rPr>
                <w:sz w:val="22"/>
              </w:rPr>
              <w:t xml:space="preserve"> </w:t>
            </w:r>
            <w:r w:rsidR="004D46B1">
              <w:rPr>
                <w:sz w:val="22"/>
              </w:rPr>
              <w:t xml:space="preserve">detailing </w:t>
            </w:r>
            <w:r w:rsidRPr="00A43982">
              <w:rPr>
                <w:sz w:val="22"/>
              </w:rPr>
              <w:t xml:space="preserve">how the </w:t>
            </w:r>
            <w:r>
              <w:rPr>
                <w:sz w:val="22"/>
              </w:rPr>
              <w:t>Candidate</w:t>
            </w:r>
            <w:r w:rsidRPr="00A43982">
              <w:rPr>
                <w:sz w:val="22"/>
              </w:rPr>
              <w:t xml:space="preserve"> </w:t>
            </w:r>
            <w:r>
              <w:rPr>
                <w:sz w:val="22"/>
              </w:rPr>
              <w:t>can and shall</w:t>
            </w:r>
            <w:r w:rsidRPr="00A43982">
              <w:rPr>
                <w:sz w:val="22"/>
              </w:rPr>
              <w:t xml:space="preserve"> satisfy that commitment.</w:t>
            </w:r>
          </w:p>
          <w:p w14:paraId="4E491BA0" w14:textId="77777777" w:rsidR="00482A3C" w:rsidRPr="00594470" w:rsidRDefault="00482A3C" w:rsidP="004C54C8">
            <w:pPr>
              <w:pStyle w:val="Brdtekst"/>
            </w:pPr>
          </w:p>
        </w:tc>
        <w:tc>
          <w:tcPr>
            <w:tcW w:w="4751" w:type="dxa"/>
            <w:shd w:val="clear" w:color="auto" w:fill="auto"/>
          </w:tcPr>
          <w:p w14:paraId="4E491BA1" w14:textId="77777777" w:rsidR="00482A3C" w:rsidRPr="00594470" w:rsidRDefault="00482A3C" w:rsidP="00AF0926">
            <w:pPr>
              <w:pStyle w:val="Brdtekst"/>
            </w:pPr>
          </w:p>
        </w:tc>
      </w:tr>
    </w:tbl>
    <w:p w14:paraId="4E491BA3" w14:textId="77777777" w:rsidR="0083083C" w:rsidRPr="003107BD" w:rsidRDefault="0083083C" w:rsidP="00942D5D">
      <w:pPr>
        <w:pStyle w:val="Overskrift1"/>
        <w:rPr>
          <w:rFonts w:ascii="Times New Roman" w:hAnsi="Times New Roman"/>
          <w:sz w:val="28"/>
          <w:szCs w:val="28"/>
        </w:rPr>
      </w:pPr>
      <w:r w:rsidRPr="003107BD">
        <w:rPr>
          <w:rFonts w:ascii="Times New Roman" w:hAnsi="Times New Roman"/>
          <w:sz w:val="28"/>
          <w:szCs w:val="28"/>
        </w:rPr>
        <w:t>Past performance information</w:t>
      </w:r>
    </w:p>
    <w:p w14:paraId="4E491BA4" w14:textId="77777777" w:rsidR="00E631B8" w:rsidRPr="00594470" w:rsidRDefault="00E631B8" w:rsidP="0083083C">
      <w:pPr>
        <w:pStyle w:val="Contractstyle"/>
        <w:ind w:left="0"/>
        <w:rPr>
          <w:lang w:val="en-GB"/>
        </w:rPr>
      </w:pPr>
      <w:r w:rsidRPr="00594470">
        <w:rPr>
          <w:lang w:val="en-GB"/>
        </w:rPr>
        <w:t>State</w:t>
      </w:r>
      <w:r w:rsidR="0083083C" w:rsidRPr="00C411BD">
        <w:rPr>
          <w:lang w:val="en-GB"/>
        </w:rPr>
        <w:t xml:space="preserve"> the information requested, to the extent this information can be released, in this form for each contract/program being described. </w:t>
      </w:r>
    </w:p>
    <w:p w14:paraId="4E491BA5" w14:textId="77777777" w:rsidR="00E631B8" w:rsidRPr="00594470" w:rsidRDefault="00E631B8" w:rsidP="0083083C">
      <w:pPr>
        <w:pStyle w:val="Contractstyle"/>
        <w:ind w:left="0"/>
        <w:rPr>
          <w:lang w:val="en-GB"/>
        </w:rPr>
      </w:pPr>
      <w:r w:rsidRPr="00594470">
        <w:rPr>
          <w:lang w:val="en-GB"/>
        </w:rPr>
        <w:t xml:space="preserve">Use </w:t>
      </w:r>
      <w:r w:rsidR="0083083C" w:rsidRPr="00594470">
        <w:rPr>
          <w:lang w:val="en-GB"/>
        </w:rPr>
        <w:t xml:space="preserve">concise comments regarding your performance on the contracts you identify. </w:t>
      </w:r>
    </w:p>
    <w:p w14:paraId="4E491BA6" w14:textId="77777777" w:rsidR="0083083C" w:rsidRPr="00594470" w:rsidRDefault="0083083C" w:rsidP="0083083C">
      <w:pPr>
        <w:pStyle w:val="Contractstyle"/>
        <w:ind w:left="0"/>
        <w:rPr>
          <w:lang w:val="en-US"/>
        </w:rPr>
      </w:pPr>
      <w:r w:rsidRPr="00594470">
        <w:rPr>
          <w:lang w:val="en-US"/>
        </w:rPr>
        <w:t xml:space="preserve">Provide a separate completed form for each contract/program submitted. </w:t>
      </w:r>
    </w:p>
    <w:p w14:paraId="4E491BA7" w14:textId="77777777" w:rsidR="00FA6A27" w:rsidRPr="00594470" w:rsidRDefault="0083083C" w:rsidP="00E631B8">
      <w:pPr>
        <w:pStyle w:val="Contractstyle"/>
        <w:ind w:left="0"/>
        <w:rPr>
          <w:lang w:val="en-US"/>
        </w:rPr>
      </w:pPr>
      <w:r w:rsidRPr="00594470">
        <w:rPr>
          <w:lang w:val="en-US"/>
        </w:rPr>
        <w:t xml:space="preserve">Provide </w:t>
      </w:r>
      <w:r w:rsidR="00C964A7" w:rsidRPr="00594470">
        <w:rPr>
          <w:lang w:val="en-US"/>
        </w:rPr>
        <w:t xml:space="preserve">up to </w:t>
      </w:r>
      <w:r w:rsidRPr="00594470">
        <w:rPr>
          <w:lang w:val="en-US"/>
        </w:rPr>
        <w:t xml:space="preserve">three (3) </w:t>
      </w:r>
      <w:r w:rsidR="00974AAD">
        <w:rPr>
          <w:lang w:val="en-US"/>
        </w:rPr>
        <w:t xml:space="preserve">or more </w:t>
      </w:r>
      <w:r w:rsidRPr="00594470">
        <w:rPr>
          <w:lang w:val="en-US"/>
        </w:rPr>
        <w:t>past and present efforts on recent contracts that the Bidder considers most relevant in demonstrating the Bidders ability to perform the proposed effort.</w:t>
      </w:r>
    </w:p>
    <w:p w14:paraId="4E491BA8" w14:textId="77777777" w:rsidR="00E631B8" w:rsidRDefault="00FA6A27" w:rsidP="00FA6A27">
      <w:pPr>
        <w:pStyle w:val="Overskrift2"/>
        <w:rPr>
          <w:rFonts w:ascii="Times New Roman" w:hAnsi="Times New Roman"/>
          <w:lang w:val="en-US"/>
        </w:rPr>
      </w:pPr>
      <w:r w:rsidRPr="003107BD">
        <w:rPr>
          <w:rFonts w:ascii="Times New Roman" w:hAnsi="Times New Roman"/>
          <w:lang w:val="en-US"/>
        </w:rPr>
        <w:t>COMPANY 1</w:t>
      </w:r>
    </w:p>
    <w:p w14:paraId="4E491BA9" w14:textId="77777777" w:rsidR="0097420F" w:rsidRPr="0097420F" w:rsidRDefault="0097420F" w:rsidP="0097420F">
      <w:pPr>
        <w:pStyle w:val="Brdteks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45"/>
      </w:tblGrid>
      <w:tr w:rsidR="00E631B8" w:rsidRPr="00594470" w14:paraId="4E491BAC" w14:textId="77777777" w:rsidTr="00A42EFA">
        <w:tc>
          <w:tcPr>
            <w:tcW w:w="3652" w:type="dxa"/>
            <w:shd w:val="clear" w:color="auto" w:fill="auto"/>
          </w:tcPr>
          <w:p w14:paraId="4E491BAA" w14:textId="77777777" w:rsidR="00E631B8" w:rsidRPr="00C411BD" w:rsidRDefault="00E631B8" w:rsidP="00E631B8">
            <w:pPr>
              <w:pStyle w:val="Contractstyle"/>
              <w:ind w:left="0"/>
              <w:rPr>
                <w:lang w:val="en-GB"/>
              </w:rPr>
            </w:pPr>
            <w:r w:rsidRPr="00594470">
              <w:rPr>
                <w:lang w:val="en-GB"/>
              </w:rPr>
              <w:t>Bidder Name (Company/Division):</w:t>
            </w:r>
          </w:p>
        </w:tc>
        <w:tc>
          <w:tcPr>
            <w:tcW w:w="5845" w:type="dxa"/>
            <w:shd w:val="clear" w:color="auto" w:fill="auto"/>
          </w:tcPr>
          <w:p w14:paraId="4E491BAB" w14:textId="77777777" w:rsidR="00E631B8" w:rsidRPr="00594470" w:rsidRDefault="00E631B8" w:rsidP="00E631B8">
            <w:pPr>
              <w:pStyle w:val="Brdtekstpaaflgende"/>
            </w:pPr>
          </w:p>
        </w:tc>
      </w:tr>
      <w:tr w:rsidR="00E631B8" w:rsidRPr="00594470" w14:paraId="4E491BAF" w14:textId="77777777" w:rsidTr="00A42EFA">
        <w:tc>
          <w:tcPr>
            <w:tcW w:w="3652" w:type="dxa"/>
            <w:shd w:val="clear" w:color="auto" w:fill="auto"/>
          </w:tcPr>
          <w:p w14:paraId="4E491BAD" w14:textId="77777777" w:rsidR="00E631B8" w:rsidRPr="00594470" w:rsidRDefault="00E631B8" w:rsidP="00E631B8">
            <w:pPr>
              <w:pStyle w:val="Brdtekstpaaflgende"/>
            </w:pPr>
            <w:r w:rsidRPr="00594470">
              <w:t>Program/Contract Title:</w:t>
            </w:r>
            <w:r w:rsidRPr="00594470">
              <w:tab/>
            </w:r>
          </w:p>
        </w:tc>
        <w:tc>
          <w:tcPr>
            <w:tcW w:w="5845" w:type="dxa"/>
            <w:shd w:val="clear" w:color="auto" w:fill="auto"/>
          </w:tcPr>
          <w:p w14:paraId="4E491BAE" w14:textId="77777777" w:rsidR="00E631B8" w:rsidRPr="00594470" w:rsidRDefault="00E631B8" w:rsidP="00E631B8">
            <w:pPr>
              <w:pStyle w:val="Brdtekstpaaflgende"/>
            </w:pPr>
          </w:p>
        </w:tc>
      </w:tr>
      <w:tr w:rsidR="00E631B8" w:rsidRPr="00594470" w14:paraId="4E491BB2" w14:textId="77777777" w:rsidTr="00A42EFA">
        <w:tc>
          <w:tcPr>
            <w:tcW w:w="3652" w:type="dxa"/>
            <w:shd w:val="clear" w:color="auto" w:fill="auto"/>
          </w:tcPr>
          <w:p w14:paraId="4E491BB0" w14:textId="77777777" w:rsidR="00E631B8" w:rsidRPr="003107BD" w:rsidRDefault="00E631B8" w:rsidP="00100ECB">
            <w:pPr>
              <w:pStyle w:val="Contractstyle"/>
              <w:numPr>
                <w:ilvl w:val="0"/>
                <w:numId w:val="5"/>
              </w:numPr>
              <w:tabs>
                <w:tab w:val="clear" w:pos="720"/>
                <w:tab w:val="num" w:pos="900"/>
                <w:tab w:val="left" w:pos="993"/>
              </w:tabs>
              <w:rPr>
                <w:lang w:val="en-US"/>
              </w:rPr>
            </w:pPr>
            <w:r w:rsidRPr="00594470">
              <w:rPr>
                <w:lang w:val="en-US"/>
              </w:rPr>
              <w:t xml:space="preserve">Contract Specifics: Contracting Agency or Customer  </w:t>
            </w:r>
          </w:p>
        </w:tc>
        <w:tc>
          <w:tcPr>
            <w:tcW w:w="5845" w:type="dxa"/>
            <w:shd w:val="clear" w:color="auto" w:fill="auto"/>
          </w:tcPr>
          <w:p w14:paraId="4E491BB1" w14:textId="77777777" w:rsidR="00E631B8" w:rsidRPr="00594470" w:rsidRDefault="00E631B8" w:rsidP="00E631B8">
            <w:pPr>
              <w:pStyle w:val="Brdtekstpaaflgende"/>
            </w:pPr>
          </w:p>
        </w:tc>
      </w:tr>
      <w:tr w:rsidR="00E631B8" w:rsidRPr="00594470" w14:paraId="4E491BB5" w14:textId="77777777" w:rsidTr="00A42EFA">
        <w:tc>
          <w:tcPr>
            <w:tcW w:w="3652" w:type="dxa"/>
            <w:shd w:val="clear" w:color="auto" w:fill="auto"/>
          </w:tcPr>
          <w:p w14:paraId="4E491BB3" w14:textId="77777777" w:rsidR="00E631B8" w:rsidRPr="00594470" w:rsidRDefault="00E631B8" w:rsidP="00100ECB">
            <w:pPr>
              <w:pStyle w:val="Contractstyle"/>
              <w:numPr>
                <w:ilvl w:val="0"/>
                <w:numId w:val="5"/>
              </w:numPr>
              <w:tabs>
                <w:tab w:val="clear" w:pos="720"/>
                <w:tab w:val="num" w:pos="900"/>
                <w:tab w:val="left" w:pos="993"/>
              </w:tabs>
              <w:rPr>
                <w:lang w:val="en-US"/>
              </w:rPr>
            </w:pPr>
            <w:r w:rsidRPr="00594470">
              <w:rPr>
                <w:lang w:val="en-US"/>
              </w:rPr>
              <w:t>Program Name</w:t>
            </w:r>
            <w:r w:rsidRPr="00594470">
              <w:rPr>
                <w:lang w:val="en-US"/>
              </w:rPr>
              <w:tab/>
            </w:r>
            <w:r w:rsidRPr="00594470">
              <w:rPr>
                <w:lang w:val="en-US"/>
              </w:rPr>
              <w:tab/>
            </w:r>
          </w:p>
        </w:tc>
        <w:tc>
          <w:tcPr>
            <w:tcW w:w="5845" w:type="dxa"/>
            <w:shd w:val="clear" w:color="auto" w:fill="auto"/>
          </w:tcPr>
          <w:p w14:paraId="4E491BB4" w14:textId="77777777" w:rsidR="00E631B8" w:rsidRPr="00594470" w:rsidRDefault="00E631B8" w:rsidP="00E631B8">
            <w:pPr>
              <w:pStyle w:val="Brdtekstpaaflgende"/>
            </w:pPr>
          </w:p>
        </w:tc>
      </w:tr>
      <w:tr w:rsidR="00E631B8" w:rsidRPr="00594470" w14:paraId="4E491BB8" w14:textId="77777777" w:rsidTr="00A42EFA">
        <w:tc>
          <w:tcPr>
            <w:tcW w:w="3652" w:type="dxa"/>
            <w:shd w:val="clear" w:color="auto" w:fill="auto"/>
          </w:tcPr>
          <w:p w14:paraId="4E491BB6" w14:textId="77777777" w:rsidR="00E631B8" w:rsidRPr="00594470" w:rsidRDefault="00E631B8" w:rsidP="00100ECB">
            <w:pPr>
              <w:pStyle w:val="Contractstyle"/>
              <w:numPr>
                <w:ilvl w:val="0"/>
                <w:numId w:val="5"/>
              </w:numPr>
              <w:tabs>
                <w:tab w:val="clear" w:pos="720"/>
                <w:tab w:val="num" w:pos="900"/>
                <w:tab w:val="left" w:pos="993"/>
              </w:tabs>
              <w:rPr>
                <w:lang w:val="en-US"/>
              </w:rPr>
            </w:pPr>
            <w:r w:rsidRPr="00594470">
              <w:rPr>
                <w:lang w:val="en-US"/>
              </w:rPr>
              <w:t>Contract Type (i.e. Price Contracts, Cost Contracts etc</w:t>
            </w:r>
            <w:r w:rsidR="00974AAD">
              <w:rPr>
                <w:lang w:val="en-US"/>
              </w:rPr>
              <w:t>.</w:t>
            </w:r>
            <w:r w:rsidRPr="00594470">
              <w:rPr>
                <w:lang w:val="en-US"/>
              </w:rPr>
              <w:t>)</w:t>
            </w:r>
          </w:p>
        </w:tc>
        <w:tc>
          <w:tcPr>
            <w:tcW w:w="5845" w:type="dxa"/>
            <w:shd w:val="clear" w:color="auto" w:fill="auto"/>
          </w:tcPr>
          <w:p w14:paraId="4E491BB7" w14:textId="77777777" w:rsidR="00E631B8" w:rsidRPr="00594470" w:rsidRDefault="00E631B8" w:rsidP="00E631B8">
            <w:pPr>
              <w:pStyle w:val="Brdtekstpaaflgende"/>
            </w:pPr>
          </w:p>
        </w:tc>
      </w:tr>
      <w:tr w:rsidR="00E631B8" w:rsidRPr="00594470" w14:paraId="4E491BBB" w14:textId="77777777" w:rsidTr="00A42EFA">
        <w:tc>
          <w:tcPr>
            <w:tcW w:w="3652" w:type="dxa"/>
            <w:shd w:val="clear" w:color="auto" w:fill="auto"/>
          </w:tcPr>
          <w:p w14:paraId="4E491BB9" w14:textId="77777777" w:rsidR="00E631B8" w:rsidRPr="00594470" w:rsidRDefault="00E631B8" w:rsidP="00100ECB">
            <w:pPr>
              <w:pStyle w:val="Contractstyle"/>
              <w:numPr>
                <w:ilvl w:val="0"/>
                <w:numId w:val="5"/>
              </w:numPr>
              <w:tabs>
                <w:tab w:val="clear" w:pos="720"/>
                <w:tab w:val="num" w:pos="900"/>
                <w:tab w:val="left" w:pos="993"/>
              </w:tabs>
              <w:rPr>
                <w:lang w:val="en-US"/>
              </w:rPr>
            </w:pPr>
            <w:r w:rsidRPr="00594470">
              <w:rPr>
                <w:lang w:val="en-US"/>
              </w:rPr>
              <w:t xml:space="preserve">Period of Performance </w:t>
            </w:r>
          </w:p>
        </w:tc>
        <w:tc>
          <w:tcPr>
            <w:tcW w:w="5845" w:type="dxa"/>
            <w:shd w:val="clear" w:color="auto" w:fill="auto"/>
          </w:tcPr>
          <w:p w14:paraId="4E491BBA" w14:textId="77777777" w:rsidR="00E631B8" w:rsidRPr="00594470" w:rsidRDefault="00E631B8" w:rsidP="00E631B8">
            <w:pPr>
              <w:pStyle w:val="Brdtekstpaaflgende"/>
            </w:pPr>
          </w:p>
        </w:tc>
      </w:tr>
      <w:tr w:rsidR="00E631B8" w:rsidRPr="00594470" w14:paraId="4E491BBE" w14:textId="77777777" w:rsidTr="00A42EFA">
        <w:tc>
          <w:tcPr>
            <w:tcW w:w="3652" w:type="dxa"/>
            <w:shd w:val="clear" w:color="auto" w:fill="auto"/>
          </w:tcPr>
          <w:p w14:paraId="4E491BBC" w14:textId="77777777" w:rsidR="00E631B8" w:rsidRPr="00594470" w:rsidRDefault="00E631B8" w:rsidP="00100ECB">
            <w:pPr>
              <w:pStyle w:val="Contractstyle"/>
              <w:numPr>
                <w:ilvl w:val="0"/>
                <w:numId w:val="5"/>
              </w:numPr>
              <w:tabs>
                <w:tab w:val="clear" w:pos="720"/>
                <w:tab w:val="num" w:pos="900"/>
                <w:tab w:val="left" w:pos="993"/>
              </w:tabs>
              <w:rPr>
                <w:lang w:val="en-US"/>
              </w:rPr>
            </w:pPr>
            <w:r w:rsidRPr="00594470">
              <w:rPr>
                <w:lang w:val="en-US"/>
              </w:rPr>
              <w:t>Original Contract Value (Do not include unexercised options)</w:t>
            </w:r>
          </w:p>
        </w:tc>
        <w:tc>
          <w:tcPr>
            <w:tcW w:w="5845" w:type="dxa"/>
            <w:shd w:val="clear" w:color="auto" w:fill="auto"/>
          </w:tcPr>
          <w:p w14:paraId="4E491BBD" w14:textId="77777777" w:rsidR="00E631B8" w:rsidRPr="00594470" w:rsidRDefault="00E631B8" w:rsidP="00E631B8">
            <w:pPr>
              <w:pStyle w:val="Brdtekstpaaflgende"/>
            </w:pPr>
          </w:p>
        </w:tc>
      </w:tr>
      <w:tr w:rsidR="00E631B8" w:rsidRPr="00594470" w14:paraId="4E491BC1" w14:textId="77777777" w:rsidTr="00A42EFA">
        <w:tc>
          <w:tcPr>
            <w:tcW w:w="3652" w:type="dxa"/>
            <w:shd w:val="clear" w:color="auto" w:fill="auto"/>
          </w:tcPr>
          <w:p w14:paraId="4E491BBF" w14:textId="77777777" w:rsidR="00E631B8" w:rsidRPr="00594470" w:rsidRDefault="00E631B8" w:rsidP="00100ECB">
            <w:pPr>
              <w:pStyle w:val="Contractstyle"/>
              <w:numPr>
                <w:ilvl w:val="0"/>
                <w:numId w:val="5"/>
              </w:numPr>
              <w:tabs>
                <w:tab w:val="clear" w:pos="720"/>
                <w:tab w:val="num" w:pos="900"/>
                <w:tab w:val="left" w:pos="993"/>
              </w:tabs>
              <w:rPr>
                <w:lang w:val="en-US"/>
              </w:rPr>
            </w:pPr>
            <w:r w:rsidRPr="00594470">
              <w:rPr>
                <w:lang w:val="en-US"/>
              </w:rPr>
              <w:t>Current Contract Value (Do not include unexercised options)</w:t>
            </w:r>
          </w:p>
        </w:tc>
        <w:tc>
          <w:tcPr>
            <w:tcW w:w="5845" w:type="dxa"/>
            <w:shd w:val="clear" w:color="auto" w:fill="auto"/>
          </w:tcPr>
          <w:p w14:paraId="4E491BC0" w14:textId="77777777" w:rsidR="00E631B8" w:rsidRPr="00594470" w:rsidRDefault="00E631B8" w:rsidP="00E631B8">
            <w:pPr>
              <w:pStyle w:val="Brdtekstpaaflgende"/>
            </w:pPr>
          </w:p>
        </w:tc>
      </w:tr>
      <w:tr w:rsidR="00E631B8" w:rsidRPr="00594470" w14:paraId="4E491BC4" w14:textId="77777777" w:rsidTr="00A42EFA">
        <w:tc>
          <w:tcPr>
            <w:tcW w:w="3652" w:type="dxa"/>
            <w:shd w:val="clear" w:color="auto" w:fill="auto"/>
          </w:tcPr>
          <w:p w14:paraId="4E491BC2" w14:textId="77777777" w:rsidR="00E631B8" w:rsidRPr="00594470" w:rsidRDefault="00E631B8" w:rsidP="00100ECB">
            <w:pPr>
              <w:pStyle w:val="Contractstyle"/>
              <w:numPr>
                <w:ilvl w:val="0"/>
                <w:numId w:val="5"/>
              </w:numPr>
              <w:tabs>
                <w:tab w:val="clear" w:pos="720"/>
                <w:tab w:val="num" w:pos="900"/>
                <w:tab w:val="left" w:pos="993"/>
              </w:tabs>
              <w:rPr>
                <w:lang w:val="en-US"/>
              </w:rPr>
            </w:pPr>
            <w:r w:rsidRPr="00594470">
              <w:rPr>
                <w:lang w:val="en-US"/>
              </w:rPr>
              <w:t xml:space="preserve">If Amounts for 5 and 6 above are different, provide a brief description of the reason </w:t>
            </w:r>
          </w:p>
        </w:tc>
        <w:tc>
          <w:tcPr>
            <w:tcW w:w="5845" w:type="dxa"/>
            <w:shd w:val="clear" w:color="auto" w:fill="auto"/>
          </w:tcPr>
          <w:p w14:paraId="4E491BC3" w14:textId="77777777" w:rsidR="00E631B8" w:rsidRPr="00594470" w:rsidRDefault="00E631B8" w:rsidP="00E631B8">
            <w:pPr>
              <w:pStyle w:val="Brdtekstpaaflgende"/>
            </w:pPr>
          </w:p>
        </w:tc>
      </w:tr>
      <w:tr w:rsidR="00E631B8" w:rsidRPr="00594470" w14:paraId="4E491BCA" w14:textId="77777777" w:rsidTr="00A42EFA">
        <w:tc>
          <w:tcPr>
            <w:tcW w:w="3652" w:type="dxa"/>
            <w:shd w:val="clear" w:color="auto" w:fill="auto"/>
          </w:tcPr>
          <w:p w14:paraId="4E491BC5" w14:textId="77777777" w:rsidR="00E631B8" w:rsidRPr="00594470" w:rsidRDefault="00E631B8" w:rsidP="00E631B8">
            <w:pPr>
              <w:pStyle w:val="Brdtekstpaaflgende"/>
              <w:rPr>
                <w:sz w:val="22"/>
                <w:lang w:val="en-US"/>
              </w:rPr>
            </w:pPr>
            <w:r w:rsidRPr="00594470">
              <w:rPr>
                <w:sz w:val="22"/>
                <w:lang w:val="en-US"/>
              </w:rPr>
              <w:t>Brief Description of Effort as :</w:t>
            </w:r>
          </w:p>
          <w:p w14:paraId="4E491BC6" w14:textId="77777777" w:rsidR="00E631B8" w:rsidRPr="00594470" w:rsidRDefault="00E631B8" w:rsidP="00100ECB">
            <w:pPr>
              <w:pStyle w:val="Brdtekstpaaflgende"/>
              <w:numPr>
                <w:ilvl w:val="0"/>
                <w:numId w:val="4"/>
              </w:numPr>
              <w:rPr>
                <w:sz w:val="22"/>
                <w:lang w:val="en-US"/>
              </w:rPr>
            </w:pPr>
            <w:r w:rsidRPr="00594470">
              <w:rPr>
                <w:sz w:val="22"/>
                <w:lang w:val="en-US"/>
              </w:rPr>
              <w:t>Primary Supplier or</w:t>
            </w:r>
          </w:p>
          <w:p w14:paraId="4E491BC7" w14:textId="77777777" w:rsidR="00E631B8" w:rsidRPr="002D0BCE" w:rsidRDefault="00E631B8" w:rsidP="00C11DCE">
            <w:pPr>
              <w:pStyle w:val="Brdtekstpaaflgende"/>
              <w:numPr>
                <w:ilvl w:val="0"/>
                <w:numId w:val="4"/>
              </w:numPr>
            </w:pPr>
            <w:r w:rsidRPr="00594470">
              <w:rPr>
                <w:sz w:val="22"/>
                <w:lang w:val="en-US"/>
              </w:rPr>
              <w:t>if  External Provider</w:t>
            </w:r>
            <w:r w:rsidRPr="00BC3BA8">
              <w:tab/>
            </w:r>
            <w:r w:rsidRPr="00BC3BA8">
              <w:tab/>
            </w:r>
          </w:p>
        </w:tc>
        <w:tc>
          <w:tcPr>
            <w:tcW w:w="5845" w:type="dxa"/>
            <w:shd w:val="clear" w:color="auto" w:fill="auto"/>
          </w:tcPr>
          <w:p w14:paraId="4E491BC8" w14:textId="77777777" w:rsidR="00E631B8" w:rsidRPr="00594470" w:rsidRDefault="00E631B8" w:rsidP="003107BD">
            <w:pPr>
              <w:pStyle w:val="Contractstyle"/>
              <w:ind w:left="0"/>
              <w:rPr>
                <w:lang w:val="en-GB"/>
              </w:rPr>
            </w:pPr>
            <w:r w:rsidRPr="003107BD">
              <w:rPr>
                <w:lang w:val="en-US"/>
              </w:rPr>
              <w:t xml:space="preserve">If </w:t>
            </w:r>
            <w:r w:rsidRPr="00594470">
              <w:rPr>
                <w:lang w:val="en-US"/>
              </w:rPr>
              <w:t>Primary</w:t>
            </w:r>
            <w:r w:rsidRPr="003107BD">
              <w:rPr>
                <w:lang w:val="en-US"/>
              </w:rPr>
              <w:t xml:space="preserve"> </w:t>
            </w:r>
            <w:r w:rsidRPr="00594470">
              <w:rPr>
                <w:lang w:val="en-US"/>
              </w:rPr>
              <w:t>Supplier</w:t>
            </w:r>
            <w:r w:rsidRPr="003107BD">
              <w:rPr>
                <w:lang w:val="en-US"/>
              </w:rPr>
              <w:t xml:space="preserve">, </w:t>
            </w:r>
            <w:r w:rsidRPr="00594470">
              <w:rPr>
                <w:lang w:val="en-US"/>
              </w:rPr>
              <w:t>percent</w:t>
            </w:r>
            <w:r w:rsidRPr="003107BD">
              <w:rPr>
                <w:lang w:val="en-US"/>
              </w:rPr>
              <w:t xml:space="preserve"> of original contract subcontracted  _______% </w:t>
            </w:r>
          </w:p>
          <w:p w14:paraId="4E491BC9" w14:textId="77777777" w:rsidR="00E631B8" w:rsidRPr="003107BD" w:rsidRDefault="00C11DCE" w:rsidP="00C11DCE">
            <w:pPr>
              <w:pStyle w:val="Contractstyle"/>
              <w:ind w:left="0"/>
              <w:rPr>
                <w:lang w:val="en-US"/>
              </w:rPr>
            </w:pPr>
            <w:r>
              <w:rPr>
                <w:lang w:val="en-US"/>
              </w:rPr>
              <w:t>If</w:t>
            </w:r>
            <w:r w:rsidR="00E631B8" w:rsidRPr="00594470">
              <w:rPr>
                <w:lang w:val="en-US"/>
              </w:rPr>
              <w:t xml:space="preserve"> External Provider, </w:t>
            </w:r>
            <w:r w:rsidR="00E631B8" w:rsidRPr="003107BD">
              <w:rPr>
                <w:lang w:val="en-US"/>
              </w:rPr>
              <w:t xml:space="preserve"> provide original percentage of total original contract value  ________%</w:t>
            </w:r>
          </w:p>
        </w:tc>
      </w:tr>
      <w:tr w:rsidR="00E631B8" w:rsidRPr="00594470" w14:paraId="4E491BE5" w14:textId="77777777" w:rsidTr="00A42EFA">
        <w:tc>
          <w:tcPr>
            <w:tcW w:w="3652" w:type="dxa"/>
            <w:shd w:val="clear" w:color="auto" w:fill="auto"/>
          </w:tcPr>
          <w:p w14:paraId="4E491BCB" w14:textId="77777777" w:rsidR="00E631B8" w:rsidRPr="003107BD" w:rsidRDefault="00E631B8" w:rsidP="00E631B8">
            <w:pPr>
              <w:pStyle w:val="Brdtekstpaaflgende"/>
              <w:rPr>
                <w:sz w:val="22"/>
                <w:szCs w:val="22"/>
                <w:lang w:val="en-US"/>
              </w:rPr>
            </w:pPr>
            <w:r w:rsidRPr="003107BD">
              <w:rPr>
                <w:sz w:val="22"/>
                <w:szCs w:val="22"/>
              </w:rPr>
              <w:t xml:space="preserve">Primary Customer Points of Contact: (For Government contracts provide current information on all three individuals. </w:t>
            </w:r>
            <w:r w:rsidRPr="003107BD">
              <w:rPr>
                <w:sz w:val="22"/>
                <w:szCs w:val="22"/>
                <w:lang w:val="en-US"/>
              </w:rPr>
              <w:t>For commercial contracts, provide points of contact fulfilling these same roles.)</w:t>
            </w:r>
          </w:p>
          <w:p w14:paraId="4E491BCC" w14:textId="77777777" w:rsidR="00E631B8" w:rsidRPr="00594470" w:rsidRDefault="00E631B8" w:rsidP="00E631B8">
            <w:pPr>
              <w:pStyle w:val="Brdtekstpaaflgende"/>
            </w:pPr>
          </w:p>
          <w:p w14:paraId="4E491BCD" w14:textId="77777777" w:rsidR="00E631B8" w:rsidRPr="00594470" w:rsidRDefault="00E631B8" w:rsidP="00E631B8">
            <w:pPr>
              <w:pStyle w:val="Brdtekstpaaflgende"/>
            </w:pPr>
          </w:p>
          <w:p w14:paraId="4E491BCE" w14:textId="77777777" w:rsidR="00E631B8" w:rsidRPr="00594470" w:rsidRDefault="00E631B8" w:rsidP="00E631B8">
            <w:pPr>
              <w:pStyle w:val="Brdtekstpaaflgende"/>
            </w:pPr>
          </w:p>
          <w:p w14:paraId="4E491BCF" w14:textId="77777777" w:rsidR="00E631B8" w:rsidRPr="00594470" w:rsidRDefault="00E631B8" w:rsidP="00E631B8">
            <w:pPr>
              <w:pStyle w:val="Brdtekstpaaflgende"/>
            </w:pPr>
          </w:p>
          <w:p w14:paraId="4E491BD0" w14:textId="77777777" w:rsidR="00E631B8" w:rsidRPr="00594470" w:rsidRDefault="00E631B8" w:rsidP="00E631B8">
            <w:pPr>
              <w:pStyle w:val="Brdtekstpaaflgende"/>
            </w:pPr>
          </w:p>
          <w:p w14:paraId="4E491BD1" w14:textId="77777777" w:rsidR="00E631B8" w:rsidRPr="00594470" w:rsidRDefault="00E631B8" w:rsidP="00E631B8">
            <w:pPr>
              <w:pStyle w:val="Brdtekstpaaflgende"/>
            </w:pPr>
          </w:p>
          <w:p w14:paraId="4E491BD2" w14:textId="77777777" w:rsidR="00E631B8" w:rsidRPr="00594470" w:rsidRDefault="00E631B8" w:rsidP="00E631B8">
            <w:pPr>
              <w:pStyle w:val="Brdtekstpaaflgende"/>
            </w:pPr>
          </w:p>
          <w:p w14:paraId="4E491BD3" w14:textId="77777777" w:rsidR="00E631B8" w:rsidRPr="00594470" w:rsidRDefault="00E631B8" w:rsidP="00E631B8">
            <w:pPr>
              <w:pStyle w:val="Brdtekstpaaflgende"/>
            </w:pPr>
          </w:p>
          <w:p w14:paraId="4E491BD4" w14:textId="77777777" w:rsidR="00E631B8" w:rsidRPr="00594470" w:rsidRDefault="00E631B8" w:rsidP="00E631B8">
            <w:pPr>
              <w:pStyle w:val="Brdtekstpaaflgende"/>
            </w:pPr>
          </w:p>
          <w:p w14:paraId="4E491BD5" w14:textId="77777777" w:rsidR="00E631B8" w:rsidRPr="00594470" w:rsidRDefault="00E631B8" w:rsidP="00E631B8">
            <w:pPr>
              <w:pStyle w:val="Brdtekstpaaflgende"/>
            </w:pPr>
          </w:p>
        </w:tc>
        <w:tc>
          <w:tcPr>
            <w:tcW w:w="5845" w:type="dxa"/>
            <w:shd w:val="clear" w:color="auto" w:fill="auto"/>
          </w:tcPr>
          <w:p w14:paraId="4E491BD6" w14:textId="77777777" w:rsidR="00E631B8" w:rsidRPr="00594470" w:rsidRDefault="00E631B8" w:rsidP="00E631B8">
            <w:pPr>
              <w:pStyle w:val="Brdtekstpaaflgende"/>
              <w:rPr>
                <w:u w:val="single"/>
              </w:rPr>
            </w:pPr>
            <w:r w:rsidRPr="00594470">
              <w:rPr>
                <w:u w:val="single"/>
              </w:rPr>
              <w:lastRenderedPageBreak/>
              <w:t>Program Manager</w:t>
            </w:r>
          </w:p>
          <w:p w14:paraId="4E491BD7" w14:textId="77777777" w:rsidR="00E631B8" w:rsidRPr="00594470" w:rsidRDefault="00E631B8" w:rsidP="00E631B8">
            <w:pPr>
              <w:pStyle w:val="Brdtekstpaaflgende"/>
            </w:pPr>
            <w:r w:rsidRPr="00594470">
              <w:t>Name:</w:t>
            </w:r>
          </w:p>
          <w:p w14:paraId="4E491BD8" w14:textId="77777777" w:rsidR="00E631B8" w:rsidRPr="00594470" w:rsidRDefault="00E631B8" w:rsidP="00E631B8">
            <w:pPr>
              <w:pStyle w:val="Brdtekstpaaflgende"/>
            </w:pPr>
            <w:r w:rsidRPr="00594470">
              <w:t>Office:</w:t>
            </w:r>
          </w:p>
          <w:p w14:paraId="4E491BD9" w14:textId="77777777" w:rsidR="00E631B8" w:rsidRPr="00594470" w:rsidRDefault="00E631B8" w:rsidP="00E631B8">
            <w:pPr>
              <w:pStyle w:val="Brdtekstpaaflgende"/>
            </w:pPr>
            <w:r w:rsidRPr="00594470">
              <w:t>Address:</w:t>
            </w:r>
          </w:p>
          <w:p w14:paraId="4E491BDA" w14:textId="77777777" w:rsidR="00E631B8" w:rsidRPr="00594470" w:rsidRDefault="00E631B8" w:rsidP="00E631B8">
            <w:pPr>
              <w:pStyle w:val="Brdtekstpaaflgende"/>
            </w:pPr>
            <w:r w:rsidRPr="00594470">
              <w:t>Telephone:</w:t>
            </w:r>
          </w:p>
          <w:p w14:paraId="4E491BDB" w14:textId="77777777" w:rsidR="00E631B8" w:rsidRPr="00594470" w:rsidRDefault="00E631B8" w:rsidP="00E631B8">
            <w:pPr>
              <w:pStyle w:val="Brdtekstpaaflgende"/>
              <w:rPr>
                <w:u w:val="single"/>
              </w:rPr>
            </w:pPr>
            <w:r w:rsidRPr="00594470">
              <w:rPr>
                <w:u w:val="single"/>
              </w:rPr>
              <w:t>Contracting Officer</w:t>
            </w:r>
          </w:p>
          <w:p w14:paraId="4E491BDC" w14:textId="77777777" w:rsidR="00E631B8" w:rsidRPr="00594470" w:rsidRDefault="00E631B8" w:rsidP="00E631B8">
            <w:pPr>
              <w:pStyle w:val="Brdtekstpaaflgende"/>
            </w:pPr>
            <w:r w:rsidRPr="00594470">
              <w:lastRenderedPageBreak/>
              <w:t>Name:</w:t>
            </w:r>
          </w:p>
          <w:p w14:paraId="4E491BDD" w14:textId="77777777" w:rsidR="00E631B8" w:rsidRPr="00594470" w:rsidRDefault="00E631B8" w:rsidP="00E631B8">
            <w:pPr>
              <w:pStyle w:val="Brdtekstpaaflgende"/>
            </w:pPr>
            <w:r w:rsidRPr="00594470">
              <w:t>Office:</w:t>
            </w:r>
          </w:p>
          <w:p w14:paraId="4E491BDE" w14:textId="77777777" w:rsidR="00E631B8" w:rsidRPr="00594470" w:rsidRDefault="00E631B8" w:rsidP="00E631B8">
            <w:pPr>
              <w:pStyle w:val="Brdtekstpaaflgende"/>
            </w:pPr>
            <w:r w:rsidRPr="00594470">
              <w:t>Address:</w:t>
            </w:r>
          </w:p>
          <w:p w14:paraId="4E491BDF" w14:textId="77777777" w:rsidR="00E631B8" w:rsidRPr="00594470" w:rsidRDefault="00E631B8" w:rsidP="00E631B8">
            <w:pPr>
              <w:pStyle w:val="Brdtekstpaaflgende"/>
            </w:pPr>
            <w:r w:rsidRPr="00594470">
              <w:t>Telephone:</w:t>
            </w:r>
          </w:p>
          <w:p w14:paraId="4E491BE0" w14:textId="77777777" w:rsidR="00E631B8" w:rsidRPr="00594470" w:rsidRDefault="00E631B8" w:rsidP="00E631B8">
            <w:pPr>
              <w:pStyle w:val="Brdtekstpaaflgende"/>
              <w:rPr>
                <w:u w:val="single"/>
              </w:rPr>
            </w:pPr>
            <w:r w:rsidRPr="00594470">
              <w:rPr>
                <w:u w:val="single"/>
              </w:rPr>
              <w:t>Administrative Contracting Officer</w:t>
            </w:r>
          </w:p>
          <w:p w14:paraId="4E491BE1" w14:textId="77777777" w:rsidR="00E631B8" w:rsidRPr="00594470" w:rsidRDefault="00E631B8" w:rsidP="00E631B8">
            <w:pPr>
              <w:pStyle w:val="Brdtekstpaaflgende"/>
            </w:pPr>
            <w:r w:rsidRPr="00594470">
              <w:t>Name:</w:t>
            </w:r>
          </w:p>
          <w:p w14:paraId="4E491BE2" w14:textId="77777777" w:rsidR="00E631B8" w:rsidRPr="00594470" w:rsidRDefault="00E631B8" w:rsidP="00E631B8">
            <w:pPr>
              <w:pStyle w:val="Brdtekstpaaflgende"/>
            </w:pPr>
            <w:r w:rsidRPr="00594470">
              <w:t>Office:</w:t>
            </w:r>
          </w:p>
          <w:p w14:paraId="4E491BE3" w14:textId="77777777" w:rsidR="00E631B8" w:rsidRPr="00594470" w:rsidRDefault="00E631B8" w:rsidP="00E631B8">
            <w:pPr>
              <w:pStyle w:val="Brdtekstpaaflgende"/>
            </w:pPr>
            <w:r w:rsidRPr="00594470">
              <w:t>Address:</w:t>
            </w:r>
          </w:p>
          <w:p w14:paraId="4E491BE4" w14:textId="77777777" w:rsidR="00E631B8" w:rsidRPr="00594470" w:rsidRDefault="00E631B8" w:rsidP="00E631B8">
            <w:pPr>
              <w:pStyle w:val="Brdtekstpaaflgende"/>
            </w:pPr>
            <w:r w:rsidRPr="00594470">
              <w:t>Telephone:</w:t>
            </w:r>
          </w:p>
        </w:tc>
      </w:tr>
      <w:tr w:rsidR="00E631B8" w:rsidRPr="00594470" w14:paraId="4E491BE9" w14:textId="77777777" w:rsidTr="00A42EFA">
        <w:tc>
          <w:tcPr>
            <w:tcW w:w="3652" w:type="dxa"/>
            <w:shd w:val="clear" w:color="auto" w:fill="auto"/>
          </w:tcPr>
          <w:p w14:paraId="4E491BE6" w14:textId="056E5D83" w:rsidR="00E631B8" w:rsidRPr="00594470" w:rsidRDefault="00E631B8" w:rsidP="00E631B8">
            <w:pPr>
              <w:pStyle w:val="Brdtekstpaaflgende"/>
            </w:pPr>
            <w:r w:rsidRPr="00613431">
              <w:rPr>
                <w:sz w:val="22"/>
                <w:lang w:val="en-US"/>
              </w:rPr>
              <w:lastRenderedPageBreak/>
              <w:t>Describe how your experience on this program applies to the Scope of deliver</w:t>
            </w:r>
            <w:r w:rsidR="00342636" w:rsidRPr="00613431">
              <w:rPr>
                <w:sz w:val="22"/>
                <w:lang w:val="en-US"/>
              </w:rPr>
              <w:t>y</w:t>
            </w:r>
          </w:p>
        </w:tc>
        <w:tc>
          <w:tcPr>
            <w:tcW w:w="5845" w:type="dxa"/>
            <w:shd w:val="clear" w:color="auto" w:fill="auto"/>
          </w:tcPr>
          <w:p w14:paraId="4E491BE7" w14:textId="77777777" w:rsidR="00E631B8" w:rsidRPr="00594470" w:rsidRDefault="00E631B8" w:rsidP="00E631B8">
            <w:pPr>
              <w:pStyle w:val="Brdtekstpaaflgende"/>
              <w:rPr>
                <w:u w:val="single"/>
              </w:rPr>
            </w:pPr>
          </w:p>
          <w:p w14:paraId="4E491BE8" w14:textId="77777777" w:rsidR="00E631B8" w:rsidRPr="00594470" w:rsidRDefault="00E631B8" w:rsidP="00E631B8">
            <w:pPr>
              <w:pStyle w:val="Brdtekstpaaflgende"/>
              <w:rPr>
                <w:u w:val="single"/>
              </w:rPr>
            </w:pPr>
          </w:p>
        </w:tc>
      </w:tr>
      <w:tr w:rsidR="00E631B8" w:rsidRPr="00594470" w14:paraId="4E491BF0" w14:textId="77777777" w:rsidTr="00A42EFA">
        <w:tc>
          <w:tcPr>
            <w:tcW w:w="3652" w:type="dxa"/>
            <w:shd w:val="clear" w:color="auto" w:fill="auto"/>
          </w:tcPr>
          <w:p w14:paraId="4E491BEA" w14:textId="77777777" w:rsidR="00E631B8" w:rsidRPr="00BC3BA8" w:rsidRDefault="00E631B8" w:rsidP="003107BD">
            <w:pPr>
              <w:pStyle w:val="Contractstyle"/>
              <w:ind w:left="0"/>
            </w:pPr>
            <w:r w:rsidRPr="003107BD">
              <w:rPr>
                <w:lang w:val="en-US"/>
              </w:rPr>
              <w:t xml:space="preserve">Identify whether a subcontracting plan was required by the contract.  If one was required, identify, in percentage terms, the planned versus achieved goals during contract performance.  </w:t>
            </w:r>
            <w:r w:rsidRPr="00594470">
              <w:t xml:space="preserve">If goals </w:t>
            </w:r>
            <w:proofErr w:type="spellStart"/>
            <w:r w:rsidRPr="00594470">
              <w:t>were</w:t>
            </w:r>
            <w:proofErr w:type="spellEnd"/>
            <w:r w:rsidRPr="00594470">
              <w:t xml:space="preserve"> not met, </w:t>
            </w:r>
            <w:proofErr w:type="spellStart"/>
            <w:r w:rsidRPr="00594470">
              <w:t>please</w:t>
            </w:r>
            <w:proofErr w:type="spellEnd"/>
            <w:r w:rsidRPr="00594470">
              <w:t xml:space="preserve"> </w:t>
            </w:r>
            <w:proofErr w:type="spellStart"/>
            <w:r w:rsidRPr="00594470">
              <w:t>explain</w:t>
            </w:r>
            <w:proofErr w:type="spellEnd"/>
            <w:r w:rsidRPr="00594470">
              <w:t>.</w:t>
            </w:r>
          </w:p>
        </w:tc>
        <w:tc>
          <w:tcPr>
            <w:tcW w:w="5845" w:type="dxa"/>
            <w:shd w:val="clear" w:color="auto" w:fill="auto"/>
          </w:tcPr>
          <w:p w14:paraId="4E491BEB" w14:textId="77777777" w:rsidR="00E631B8" w:rsidRPr="00594470" w:rsidRDefault="00E631B8" w:rsidP="00E631B8">
            <w:pPr>
              <w:pStyle w:val="Brdtekstpaaflgende"/>
              <w:rPr>
                <w:u w:val="single"/>
              </w:rPr>
            </w:pPr>
          </w:p>
          <w:p w14:paraId="4E491BEC" w14:textId="77777777" w:rsidR="00E631B8" w:rsidRPr="00594470" w:rsidRDefault="00E631B8" w:rsidP="00E631B8">
            <w:pPr>
              <w:pStyle w:val="Brdtekstpaaflgende"/>
              <w:rPr>
                <w:u w:val="single"/>
              </w:rPr>
            </w:pPr>
          </w:p>
          <w:p w14:paraId="4E491BED" w14:textId="77777777" w:rsidR="00E631B8" w:rsidRPr="00594470" w:rsidRDefault="00E631B8" w:rsidP="00E631B8">
            <w:pPr>
              <w:pStyle w:val="Brdtekstpaaflgende"/>
              <w:rPr>
                <w:u w:val="single"/>
              </w:rPr>
            </w:pPr>
          </w:p>
          <w:p w14:paraId="4E491BEE" w14:textId="77777777" w:rsidR="00E631B8" w:rsidRPr="00594470" w:rsidRDefault="00E631B8" w:rsidP="00E631B8">
            <w:pPr>
              <w:pStyle w:val="Brdtekstpaaflgende"/>
              <w:rPr>
                <w:u w:val="single"/>
              </w:rPr>
            </w:pPr>
          </w:p>
          <w:p w14:paraId="4E491BEF" w14:textId="77777777" w:rsidR="00E631B8" w:rsidRPr="00594470" w:rsidRDefault="00E631B8" w:rsidP="00E631B8">
            <w:pPr>
              <w:pStyle w:val="Brdtekstpaaflgende"/>
              <w:rPr>
                <w:u w:val="single"/>
              </w:rPr>
            </w:pPr>
          </w:p>
        </w:tc>
      </w:tr>
    </w:tbl>
    <w:p w14:paraId="4E491BF1" w14:textId="77777777" w:rsidR="003B7F3A" w:rsidRPr="00594470" w:rsidRDefault="003B7F3A" w:rsidP="003B7F3A">
      <w:pPr>
        <w:pStyle w:val="Contractstyle"/>
        <w:ind w:left="0"/>
        <w:rPr>
          <w:lang w:val="en-US"/>
        </w:rPr>
      </w:pPr>
    </w:p>
    <w:p w14:paraId="4E491BF2" w14:textId="77777777" w:rsidR="003B7F3A" w:rsidRDefault="00FA6A27" w:rsidP="00FA6A27">
      <w:pPr>
        <w:pStyle w:val="Overskrift2"/>
        <w:rPr>
          <w:rFonts w:ascii="Times New Roman" w:hAnsi="Times New Roman"/>
          <w:lang w:val="en-US"/>
        </w:rPr>
      </w:pPr>
      <w:r w:rsidRPr="003107BD">
        <w:rPr>
          <w:rFonts w:ascii="Times New Roman" w:hAnsi="Times New Roman"/>
          <w:lang w:val="en-US"/>
        </w:rPr>
        <w:t>COMPANY 2</w:t>
      </w:r>
    </w:p>
    <w:p w14:paraId="4E491BF3" w14:textId="77777777" w:rsidR="0097420F" w:rsidRPr="0097420F" w:rsidRDefault="0097420F" w:rsidP="0097420F">
      <w:pPr>
        <w:pStyle w:val="Brdteks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49"/>
      </w:tblGrid>
      <w:tr w:rsidR="00E60AB6" w:rsidRPr="00594470" w14:paraId="4E491BF6" w14:textId="77777777" w:rsidTr="00A42EFA">
        <w:tc>
          <w:tcPr>
            <w:tcW w:w="3652" w:type="dxa"/>
            <w:shd w:val="clear" w:color="auto" w:fill="auto"/>
          </w:tcPr>
          <w:p w14:paraId="4E491BF4" w14:textId="77777777" w:rsidR="00E60AB6" w:rsidRPr="00C411BD" w:rsidRDefault="00E60AB6" w:rsidP="009C72A1">
            <w:pPr>
              <w:pStyle w:val="Contractstyle"/>
              <w:ind w:left="0"/>
              <w:rPr>
                <w:lang w:val="en-GB"/>
              </w:rPr>
            </w:pPr>
            <w:r w:rsidRPr="00594470">
              <w:rPr>
                <w:lang w:val="en-GB"/>
              </w:rPr>
              <w:t xml:space="preserve">Bidder Name </w:t>
            </w:r>
            <w:r w:rsidRPr="00C411BD">
              <w:rPr>
                <w:lang w:val="en-GB"/>
              </w:rPr>
              <w:t>(Company/Division):</w:t>
            </w:r>
          </w:p>
        </w:tc>
        <w:tc>
          <w:tcPr>
            <w:tcW w:w="5849" w:type="dxa"/>
            <w:shd w:val="clear" w:color="auto" w:fill="auto"/>
          </w:tcPr>
          <w:p w14:paraId="4E491BF5" w14:textId="77777777" w:rsidR="00E60AB6" w:rsidRPr="00594470" w:rsidRDefault="00E60AB6" w:rsidP="009C72A1">
            <w:pPr>
              <w:pStyle w:val="Brdtekstpaaflgende"/>
            </w:pPr>
          </w:p>
        </w:tc>
      </w:tr>
      <w:tr w:rsidR="00E60AB6" w:rsidRPr="00594470" w14:paraId="4E491BF9" w14:textId="77777777" w:rsidTr="00A42EFA">
        <w:tc>
          <w:tcPr>
            <w:tcW w:w="3652" w:type="dxa"/>
            <w:shd w:val="clear" w:color="auto" w:fill="auto"/>
          </w:tcPr>
          <w:p w14:paraId="4E491BF7" w14:textId="77777777" w:rsidR="00E60AB6" w:rsidRPr="00594470" w:rsidRDefault="00E60AB6" w:rsidP="009C72A1">
            <w:pPr>
              <w:pStyle w:val="Brdtekstpaaflgende"/>
            </w:pPr>
            <w:r w:rsidRPr="00594470">
              <w:t>Program/Contract Title:</w:t>
            </w:r>
            <w:r w:rsidRPr="00594470">
              <w:tab/>
            </w:r>
          </w:p>
        </w:tc>
        <w:tc>
          <w:tcPr>
            <w:tcW w:w="5849" w:type="dxa"/>
            <w:shd w:val="clear" w:color="auto" w:fill="auto"/>
          </w:tcPr>
          <w:p w14:paraId="4E491BF8" w14:textId="77777777" w:rsidR="00E60AB6" w:rsidRPr="00594470" w:rsidRDefault="00E60AB6" w:rsidP="009C72A1">
            <w:pPr>
              <w:pStyle w:val="Brdtekstpaaflgende"/>
            </w:pPr>
          </w:p>
        </w:tc>
      </w:tr>
      <w:tr w:rsidR="00E60AB6" w:rsidRPr="00594470" w14:paraId="4E491BFC" w14:textId="77777777" w:rsidTr="00A42EFA">
        <w:tc>
          <w:tcPr>
            <w:tcW w:w="3652" w:type="dxa"/>
            <w:shd w:val="clear" w:color="auto" w:fill="auto"/>
          </w:tcPr>
          <w:p w14:paraId="4E491BFA" w14:textId="77777777" w:rsidR="00E60AB6" w:rsidRPr="003107BD" w:rsidRDefault="00E60AB6" w:rsidP="00100ECB">
            <w:pPr>
              <w:pStyle w:val="Contractstyle"/>
              <w:numPr>
                <w:ilvl w:val="0"/>
                <w:numId w:val="8"/>
              </w:numPr>
              <w:tabs>
                <w:tab w:val="clear" w:pos="720"/>
                <w:tab w:val="left" w:pos="993"/>
              </w:tabs>
              <w:rPr>
                <w:lang w:val="en-US"/>
              </w:rPr>
            </w:pPr>
            <w:r w:rsidRPr="00594470">
              <w:rPr>
                <w:lang w:val="en-US"/>
              </w:rPr>
              <w:t xml:space="preserve">Contract Specifics: Contracting Agency or Customer  </w:t>
            </w:r>
          </w:p>
        </w:tc>
        <w:tc>
          <w:tcPr>
            <w:tcW w:w="5849" w:type="dxa"/>
            <w:shd w:val="clear" w:color="auto" w:fill="auto"/>
          </w:tcPr>
          <w:p w14:paraId="4E491BFB" w14:textId="77777777" w:rsidR="00E60AB6" w:rsidRPr="00594470" w:rsidRDefault="00E60AB6" w:rsidP="009C72A1">
            <w:pPr>
              <w:pStyle w:val="Brdtekstpaaflgende"/>
            </w:pPr>
          </w:p>
        </w:tc>
      </w:tr>
      <w:tr w:rsidR="00E60AB6" w:rsidRPr="00594470" w14:paraId="4E491BFF" w14:textId="77777777" w:rsidTr="00A42EFA">
        <w:tc>
          <w:tcPr>
            <w:tcW w:w="3652" w:type="dxa"/>
            <w:shd w:val="clear" w:color="auto" w:fill="auto"/>
          </w:tcPr>
          <w:p w14:paraId="4E491BFD" w14:textId="77777777" w:rsidR="00E60AB6" w:rsidRPr="00C411BD" w:rsidRDefault="00E60AB6" w:rsidP="00100ECB">
            <w:pPr>
              <w:pStyle w:val="Contractstyle"/>
              <w:numPr>
                <w:ilvl w:val="0"/>
                <w:numId w:val="8"/>
              </w:numPr>
              <w:tabs>
                <w:tab w:val="clear" w:pos="720"/>
                <w:tab w:val="left" w:pos="993"/>
              </w:tabs>
              <w:rPr>
                <w:lang w:val="en-US"/>
              </w:rPr>
            </w:pPr>
            <w:r w:rsidRPr="00594470">
              <w:rPr>
                <w:lang w:val="en-US"/>
              </w:rPr>
              <w:t>Program Name</w:t>
            </w:r>
            <w:r w:rsidRPr="00594470">
              <w:rPr>
                <w:lang w:val="en-US"/>
              </w:rPr>
              <w:tab/>
            </w:r>
            <w:r w:rsidRPr="00594470">
              <w:rPr>
                <w:lang w:val="en-US"/>
              </w:rPr>
              <w:tab/>
            </w:r>
          </w:p>
        </w:tc>
        <w:tc>
          <w:tcPr>
            <w:tcW w:w="5849" w:type="dxa"/>
            <w:shd w:val="clear" w:color="auto" w:fill="auto"/>
          </w:tcPr>
          <w:p w14:paraId="4E491BFE" w14:textId="77777777" w:rsidR="00E60AB6" w:rsidRPr="00594470" w:rsidRDefault="00E60AB6" w:rsidP="009C72A1">
            <w:pPr>
              <w:pStyle w:val="Brdtekstpaaflgende"/>
            </w:pPr>
          </w:p>
        </w:tc>
      </w:tr>
      <w:tr w:rsidR="00E60AB6" w:rsidRPr="00594470" w14:paraId="4E491C02" w14:textId="77777777" w:rsidTr="00A42EFA">
        <w:tc>
          <w:tcPr>
            <w:tcW w:w="3652" w:type="dxa"/>
            <w:shd w:val="clear" w:color="auto" w:fill="auto"/>
          </w:tcPr>
          <w:p w14:paraId="4E491C00" w14:textId="77777777" w:rsidR="00E60AB6" w:rsidRPr="00594470" w:rsidRDefault="00E60AB6" w:rsidP="00100ECB">
            <w:pPr>
              <w:pStyle w:val="Contractstyle"/>
              <w:numPr>
                <w:ilvl w:val="0"/>
                <w:numId w:val="8"/>
              </w:numPr>
              <w:tabs>
                <w:tab w:val="clear" w:pos="720"/>
                <w:tab w:val="left" w:pos="993"/>
              </w:tabs>
              <w:rPr>
                <w:lang w:val="en-US"/>
              </w:rPr>
            </w:pPr>
            <w:r w:rsidRPr="00594470">
              <w:rPr>
                <w:lang w:val="en-US"/>
              </w:rPr>
              <w:t xml:space="preserve">Contract Type (i.e. Price Contracts, Cost Contracts </w:t>
            </w:r>
            <w:proofErr w:type="spellStart"/>
            <w:r w:rsidRPr="00594470">
              <w:rPr>
                <w:lang w:val="en-US"/>
              </w:rPr>
              <w:t>etc</w:t>
            </w:r>
            <w:proofErr w:type="spellEnd"/>
            <w:r w:rsidRPr="00594470">
              <w:rPr>
                <w:lang w:val="en-US"/>
              </w:rPr>
              <w:t>)</w:t>
            </w:r>
          </w:p>
        </w:tc>
        <w:tc>
          <w:tcPr>
            <w:tcW w:w="5849" w:type="dxa"/>
            <w:shd w:val="clear" w:color="auto" w:fill="auto"/>
          </w:tcPr>
          <w:p w14:paraId="4E491C01" w14:textId="77777777" w:rsidR="00E60AB6" w:rsidRPr="00594470" w:rsidRDefault="00E60AB6" w:rsidP="009C72A1">
            <w:pPr>
              <w:pStyle w:val="Brdtekstpaaflgende"/>
            </w:pPr>
          </w:p>
        </w:tc>
      </w:tr>
      <w:tr w:rsidR="00E60AB6" w:rsidRPr="00594470" w14:paraId="4E491C05" w14:textId="77777777" w:rsidTr="00A42EFA">
        <w:tc>
          <w:tcPr>
            <w:tcW w:w="3652" w:type="dxa"/>
            <w:shd w:val="clear" w:color="auto" w:fill="auto"/>
          </w:tcPr>
          <w:p w14:paraId="4E491C03" w14:textId="77777777" w:rsidR="00E60AB6" w:rsidRPr="00C411BD" w:rsidRDefault="00E60AB6" w:rsidP="00100ECB">
            <w:pPr>
              <w:pStyle w:val="Contractstyle"/>
              <w:numPr>
                <w:ilvl w:val="0"/>
                <w:numId w:val="8"/>
              </w:numPr>
              <w:tabs>
                <w:tab w:val="clear" w:pos="720"/>
                <w:tab w:val="left" w:pos="993"/>
              </w:tabs>
              <w:rPr>
                <w:lang w:val="en-US"/>
              </w:rPr>
            </w:pPr>
            <w:r w:rsidRPr="00594470">
              <w:rPr>
                <w:lang w:val="en-US"/>
              </w:rPr>
              <w:t xml:space="preserve">Period of Performance </w:t>
            </w:r>
          </w:p>
        </w:tc>
        <w:tc>
          <w:tcPr>
            <w:tcW w:w="5849" w:type="dxa"/>
            <w:shd w:val="clear" w:color="auto" w:fill="auto"/>
          </w:tcPr>
          <w:p w14:paraId="4E491C04" w14:textId="77777777" w:rsidR="00E60AB6" w:rsidRPr="00594470" w:rsidRDefault="00E60AB6" w:rsidP="009C72A1">
            <w:pPr>
              <w:pStyle w:val="Brdtekstpaaflgende"/>
            </w:pPr>
          </w:p>
        </w:tc>
      </w:tr>
      <w:tr w:rsidR="00E60AB6" w:rsidRPr="00594470" w14:paraId="4E491C08" w14:textId="77777777" w:rsidTr="00A42EFA">
        <w:tc>
          <w:tcPr>
            <w:tcW w:w="3652" w:type="dxa"/>
            <w:shd w:val="clear" w:color="auto" w:fill="auto"/>
          </w:tcPr>
          <w:p w14:paraId="4E491C06" w14:textId="77777777" w:rsidR="00E60AB6" w:rsidRPr="00594470" w:rsidRDefault="00E60AB6" w:rsidP="00100ECB">
            <w:pPr>
              <w:pStyle w:val="Contractstyle"/>
              <w:numPr>
                <w:ilvl w:val="0"/>
                <w:numId w:val="8"/>
              </w:numPr>
              <w:tabs>
                <w:tab w:val="clear" w:pos="720"/>
                <w:tab w:val="left" w:pos="993"/>
              </w:tabs>
              <w:rPr>
                <w:lang w:val="en-US"/>
              </w:rPr>
            </w:pPr>
            <w:r w:rsidRPr="00594470">
              <w:rPr>
                <w:lang w:val="en-US"/>
              </w:rPr>
              <w:t>Original Contract Value (Do not include unexercised options)</w:t>
            </w:r>
          </w:p>
        </w:tc>
        <w:tc>
          <w:tcPr>
            <w:tcW w:w="5849" w:type="dxa"/>
            <w:shd w:val="clear" w:color="auto" w:fill="auto"/>
          </w:tcPr>
          <w:p w14:paraId="4E491C07" w14:textId="77777777" w:rsidR="00E60AB6" w:rsidRPr="00594470" w:rsidRDefault="00E60AB6" w:rsidP="009C72A1">
            <w:pPr>
              <w:pStyle w:val="Brdtekstpaaflgende"/>
            </w:pPr>
          </w:p>
        </w:tc>
      </w:tr>
      <w:tr w:rsidR="00E60AB6" w:rsidRPr="00594470" w14:paraId="4E491C0B" w14:textId="77777777" w:rsidTr="00A42EFA">
        <w:tc>
          <w:tcPr>
            <w:tcW w:w="3652" w:type="dxa"/>
            <w:shd w:val="clear" w:color="auto" w:fill="auto"/>
          </w:tcPr>
          <w:p w14:paraId="4E491C09" w14:textId="77777777" w:rsidR="00E60AB6" w:rsidRPr="00594470" w:rsidRDefault="00E60AB6" w:rsidP="00100ECB">
            <w:pPr>
              <w:pStyle w:val="Contractstyle"/>
              <w:numPr>
                <w:ilvl w:val="0"/>
                <w:numId w:val="8"/>
              </w:numPr>
              <w:tabs>
                <w:tab w:val="clear" w:pos="720"/>
                <w:tab w:val="left" w:pos="993"/>
              </w:tabs>
              <w:rPr>
                <w:lang w:val="en-US"/>
              </w:rPr>
            </w:pPr>
            <w:r w:rsidRPr="00594470">
              <w:rPr>
                <w:lang w:val="en-US"/>
              </w:rPr>
              <w:t>Current Contract Value (Do not include unexercised options)</w:t>
            </w:r>
          </w:p>
        </w:tc>
        <w:tc>
          <w:tcPr>
            <w:tcW w:w="5849" w:type="dxa"/>
            <w:shd w:val="clear" w:color="auto" w:fill="auto"/>
          </w:tcPr>
          <w:p w14:paraId="4E491C0A" w14:textId="77777777" w:rsidR="00E60AB6" w:rsidRPr="00594470" w:rsidRDefault="00E60AB6" w:rsidP="009C72A1">
            <w:pPr>
              <w:pStyle w:val="Brdtekstpaaflgende"/>
            </w:pPr>
          </w:p>
        </w:tc>
      </w:tr>
      <w:tr w:rsidR="00E60AB6" w:rsidRPr="00594470" w14:paraId="4E491C0E" w14:textId="77777777" w:rsidTr="00A42EFA">
        <w:tc>
          <w:tcPr>
            <w:tcW w:w="3652" w:type="dxa"/>
            <w:shd w:val="clear" w:color="auto" w:fill="auto"/>
          </w:tcPr>
          <w:p w14:paraId="4E491C0C" w14:textId="77777777" w:rsidR="00E60AB6" w:rsidRPr="00594470" w:rsidRDefault="00E60AB6" w:rsidP="00100ECB">
            <w:pPr>
              <w:pStyle w:val="Contractstyle"/>
              <w:numPr>
                <w:ilvl w:val="0"/>
                <w:numId w:val="8"/>
              </w:numPr>
              <w:tabs>
                <w:tab w:val="clear" w:pos="720"/>
                <w:tab w:val="left" w:pos="993"/>
              </w:tabs>
              <w:rPr>
                <w:lang w:val="en-US"/>
              </w:rPr>
            </w:pPr>
            <w:r w:rsidRPr="00594470">
              <w:rPr>
                <w:lang w:val="en-US"/>
              </w:rPr>
              <w:t xml:space="preserve">If Amounts for 5 and 6 above are different, provide a brief description of the reason </w:t>
            </w:r>
          </w:p>
        </w:tc>
        <w:tc>
          <w:tcPr>
            <w:tcW w:w="5849" w:type="dxa"/>
            <w:shd w:val="clear" w:color="auto" w:fill="auto"/>
          </w:tcPr>
          <w:p w14:paraId="4E491C0D" w14:textId="77777777" w:rsidR="00E60AB6" w:rsidRPr="00594470" w:rsidRDefault="00E60AB6" w:rsidP="009C72A1">
            <w:pPr>
              <w:pStyle w:val="Brdtekstpaaflgende"/>
            </w:pPr>
          </w:p>
        </w:tc>
      </w:tr>
      <w:tr w:rsidR="00E60AB6" w:rsidRPr="00594470" w14:paraId="4E491C14" w14:textId="77777777" w:rsidTr="00A42EFA">
        <w:tc>
          <w:tcPr>
            <w:tcW w:w="3652" w:type="dxa"/>
            <w:shd w:val="clear" w:color="auto" w:fill="auto"/>
          </w:tcPr>
          <w:p w14:paraId="4E491C0F" w14:textId="77777777" w:rsidR="00E60AB6" w:rsidRPr="00594470" w:rsidRDefault="00E60AB6" w:rsidP="009C72A1">
            <w:pPr>
              <w:pStyle w:val="Brdtekstpaaflgende"/>
              <w:rPr>
                <w:sz w:val="22"/>
                <w:lang w:val="en-US"/>
              </w:rPr>
            </w:pPr>
            <w:r w:rsidRPr="00594470">
              <w:rPr>
                <w:sz w:val="22"/>
                <w:lang w:val="en-US"/>
              </w:rPr>
              <w:t>Brief Description of Effort as :</w:t>
            </w:r>
          </w:p>
          <w:p w14:paraId="4E491C10" w14:textId="77777777" w:rsidR="00E60AB6" w:rsidRPr="00594470" w:rsidRDefault="00E60AB6" w:rsidP="00100ECB">
            <w:pPr>
              <w:pStyle w:val="Brdtekstpaaflgende"/>
              <w:numPr>
                <w:ilvl w:val="0"/>
                <w:numId w:val="4"/>
              </w:numPr>
              <w:rPr>
                <w:sz w:val="22"/>
                <w:lang w:val="en-US"/>
              </w:rPr>
            </w:pPr>
            <w:r w:rsidRPr="00594470">
              <w:rPr>
                <w:sz w:val="22"/>
                <w:lang w:val="en-US"/>
              </w:rPr>
              <w:t>Primary Supplier or</w:t>
            </w:r>
          </w:p>
          <w:p w14:paraId="4E491C11" w14:textId="77777777" w:rsidR="00E60AB6" w:rsidRPr="00594470" w:rsidRDefault="00C11DCE" w:rsidP="00100ECB">
            <w:pPr>
              <w:pStyle w:val="Brdtekstpaaflgende"/>
              <w:numPr>
                <w:ilvl w:val="0"/>
                <w:numId w:val="4"/>
              </w:numPr>
            </w:pPr>
            <w:r>
              <w:rPr>
                <w:sz w:val="22"/>
                <w:lang w:val="en-US"/>
              </w:rPr>
              <w:t xml:space="preserve">if </w:t>
            </w:r>
            <w:r w:rsidR="00E60AB6" w:rsidRPr="00594470">
              <w:rPr>
                <w:sz w:val="22"/>
                <w:lang w:val="en-US"/>
              </w:rPr>
              <w:t>External Provider</w:t>
            </w:r>
            <w:r w:rsidR="00E60AB6" w:rsidRPr="00594470">
              <w:tab/>
            </w:r>
            <w:r w:rsidR="00E60AB6" w:rsidRPr="00594470">
              <w:tab/>
            </w:r>
          </w:p>
        </w:tc>
        <w:tc>
          <w:tcPr>
            <w:tcW w:w="5849" w:type="dxa"/>
            <w:shd w:val="clear" w:color="auto" w:fill="auto"/>
          </w:tcPr>
          <w:p w14:paraId="4E491C12" w14:textId="77777777" w:rsidR="00E60AB6" w:rsidRPr="00594470" w:rsidRDefault="00E60AB6" w:rsidP="009C72A1">
            <w:pPr>
              <w:pStyle w:val="Contractstyle"/>
              <w:ind w:left="0"/>
              <w:rPr>
                <w:lang w:val="en-GB"/>
              </w:rPr>
            </w:pPr>
            <w:r w:rsidRPr="00594470">
              <w:rPr>
                <w:lang w:val="en-GB"/>
              </w:rPr>
              <w:t xml:space="preserve">If </w:t>
            </w:r>
            <w:r w:rsidRPr="00594470">
              <w:rPr>
                <w:lang w:val="en-US"/>
              </w:rPr>
              <w:t>Primary</w:t>
            </w:r>
            <w:r w:rsidRPr="00594470">
              <w:rPr>
                <w:lang w:val="en-GB"/>
              </w:rPr>
              <w:t xml:space="preserve"> </w:t>
            </w:r>
            <w:r w:rsidRPr="00594470">
              <w:rPr>
                <w:lang w:val="en-US"/>
              </w:rPr>
              <w:t>Supplier</w:t>
            </w:r>
            <w:r w:rsidRPr="00594470">
              <w:rPr>
                <w:lang w:val="en-GB"/>
              </w:rPr>
              <w:t xml:space="preserve">, </w:t>
            </w:r>
            <w:r w:rsidRPr="00594470">
              <w:rPr>
                <w:lang w:val="en-US"/>
              </w:rPr>
              <w:t>percent</w:t>
            </w:r>
            <w:r w:rsidRPr="00594470">
              <w:rPr>
                <w:lang w:val="en-GB"/>
              </w:rPr>
              <w:t xml:space="preserve"> of original contract subcontracted  _______% </w:t>
            </w:r>
          </w:p>
          <w:p w14:paraId="4E491C13" w14:textId="77777777" w:rsidR="00E60AB6" w:rsidRPr="003107BD" w:rsidRDefault="00E60AB6" w:rsidP="00C11DCE">
            <w:pPr>
              <w:pStyle w:val="Contractstyle"/>
              <w:ind w:left="0"/>
              <w:rPr>
                <w:lang w:val="en-US"/>
              </w:rPr>
            </w:pPr>
            <w:r w:rsidRPr="00594470">
              <w:rPr>
                <w:lang w:val="en-GB"/>
              </w:rPr>
              <w:t xml:space="preserve">If </w:t>
            </w:r>
            <w:r w:rsidRPr="00594470">
              <w:rPr>
                <w:lang w:val="en-US"/>
              </w:rPr>
              <w:t xml:space="preserve">External Provider, </w:t>
            </w:r>
            <w:r w:rsidRPr="00594470">
              <w:rPr>
                <w:lang w:val="en-GB"/>
              </w:rPr>
              <w:t xml:space="preserve"> provide original percentage of total original contract value  ________%</w:t>
            </w:r>
          </w:p>
        </w:tc>
      </w:tr>
      <w:tr w:rsidR="00E60AB6" w:rsidRPr="00594470" w14:paraId="4E491C2F" w14:textId="77777777" w:rsidTr="00A42EFA">
        <w:tc>
          <w:tcPr>
            <w:tcW w:w="3652" w:type="dxa"/>
            <w:shd w:val="clear" w:color="auto" w:fill="auto"/>
          </w:tcPr>
          <w:p w14:paraId="4E491C15" w14:textId="77777777" w:rsidR="00E60AB6" w:rsidRPr="00594470" w:rsidRDefault="00E60AB6" w:rsidP="009C72A1">
            <w:pPr>
              <w:pStyle w:val="Brdtekstpaaflgende"/>
              <w:rPr>
                <w:sz w:val="22"/>
                <w:szCs w:val="22"/>
                <w:lang w:val="en-US"/>
              </w:rPr>
            </w:pPr>
            <w:r w:rsidRPr="00594470">
              <w:rPr>
                <w:sz w:val="22"/>
                <w:szCs w:val="22"/>
              </w:rPr>
              <w:t xml:space="preserve">Primary Customer Points of Contact: (For Government contracts provide current information on all three individuals. </w:t>
            </w:r>
            <w:r w:rsidRPr="00594470">
              <w:rPr>
                <w:sz w:val="22"/>
                <w:szCs w:val="22"/>
                <w:lang w:val="en-US"/>
              </w:rPr>
              <w:t>For commercial contracts, provide points of contact fulfilling these same roles.)</w:t>
            </w:r>
          </w:p>
          <w:p w14:paraId="4E491C16" w14:textId="77777777" w:rsidR="00E60AB6" w:rsidRPr="00594470" w:rsidRDefault="00E60AB6" w:rsidP="009C72A1">
            <w:pPr>
              <w:pStyle w:val="Brdtekstpaaflgende"/>
            </w:pPr>
          </w:p>
          <w:p w14:paraId="4E491C17" w14:textId="77777777" w:rsidR="00E60AB6" w:rsidRPr="00594470" w:rsidRDefault="00E60AB6" w:rsidP="009C72A1">
            <w:pPr>
              <w:pStyle w:val="Brdtekstpaaflgende"/>
            </w:pPr>
          </w:p>
          <w:p w14:paraId="4E491C18" w14:textId="77777777" w:rsidR="00E60AB6" w:rsidRPr="00594470" w:rsidRDefault="00E60AB6" w:rsidP="009C72A1">
            <w:pPr>
              <w:pStyle w:val="Brdtekstpaaflgende"/>
            </w:pPr>
          </w:p>
          <w:p w14:paraId="4E491C19" w14:textId="77777777" w:rsidR="00E60AB6" w:rsidRPr="00594470" w:rsidRDefault="00E60AB6" w:rsidP="009C72A1">
            <w:pPr>
              <w:pStyle w:val="Brdtekstpaaflgende"/>
            </w:pPr>
          </w:p>
          <w:p w14:paraId="4E491C1A" w14:textId="77777777" w:rsidR="00E60AB6" w:rsidRPr="00594470" w:rsidRDefault="00E60AB6" w:rsidP="009C72A1">
            <w:pPr>
              <w:pStyle w:val="Brdtekstpaaflgende"/>
            </w:pPr>
            <w:bookmarkStart w:id="0" w:name="_GoBack"/>
            <w:bookmarkEnd w:id="0"/>
          </w:p>
          <w:p w14:paraId="4E491C1B" w14:textId="77777777" w:rsidR="00E60AB6" w:rsidRPr="00594470" w:rsidRDefault="00E60AB6" w:rsidP="009C72A1">
            <w:pPr>
              <w:pStyle w:val="Brdtekstpaaflgende"/>
            </w:pPr>
          </w:p>
          <w:p w14:paraId="4E491C1C" w14:textId="77777777" w:rsidR="00E60AB6" w:rsidRPr="00594470" w:rsidRDefault="00E60AB6" w:rsidP="009C72A1">
            <w:pPr>
              <w:pStyle w:val="Brdtekstpaaflgende"/>
            </w:pPr>
          </w:p>
          <w:p w14:paraId="4E491C1D" w14:textId="77777777" w:rsidR="00E60AB6" w:rsidRPr="00594470" w:rsidRDefault="00E60AB6" w:rsidP="009C72A1">
            <w:pPr>
              <w:pStyle w:val="Brdtekstpaaflgende"/>
            </w:pPr>
          </w:p>
          <w:p w14:paraId="4E491C1E" w14:textId="77777777" w:rsidR="00E60AB6" w:rsidRPr="00594470" w:rsidRDefault="00E60AB6" w:rsidP="009C72A1">
            <w:pPr>
              <w:pStyle w:val="Brdtekstpaaflgende"/>
            </w:pPr>
          </w:p>
          <w:p w14:paraId="4E491C1F" w14:textId="77777777" w:rsidR="00E60AB6" w:rsidRPr="00594470" w:rsidRDefault="00E60AB6" w:rsidP="009C72A1">
            <w:pPr>
              <w:pStyle w:val="Brdtekstpaaflgende"/>
            </w:pPr>
          </w:p>
        </w:tc>
        <w:tc>
          <w:tcPr>
            <w:tcW w:w="5849" w:type="dxa"/>
            <w:shd w:val="clear" w:color="auto" w:fill="auto"/>
          </w:tcPr>
          <w:p w14:paraId="4E491C20" w14:textId="77777777" w:rsidR="00E60AB6" w:rsidRPr="00594470" w:rsidRDefault="00E60AB6" w:rsidP="009C72A1">
            <w:pPr>
              <w:pStyle w:val="Brdtekstpaaflgende"/>
              <w:rPr>
                <w:u w:val="single"/>
              </w:rPr>
            </w:pPr>
            <w:r w:rsidRPr="00594470">
              <w:rPr>
                <w:u w:val="single"/>
              </w:rPr>
              <w:t>Program Manager</w:t>
            </w:r>
          </w:p>
          <w:p w14:paraId="4E491C21" w14:textId="77777777" w:rsidR="00E60AB6" w:rsidRPr="00594470" w:rsidRDefault="00E60AB6" w:rsidP="009C72A1">
            <w:pPr>
              <w:pStyle w:val="Brdtekstpaaflgende"/>
            </w:pPr>
            <w:r w:rsidRPr="00594470">
              <w:t>Name:</w:t>
            </w:r>
          </w:p>
          <w:p w14:paraId="4E491C22" w14:textId="77777777" w:rsidR="00E60AB6" w:rsidRPr="00594470" w:rsidRDefault="00E60AB6" w:rsidP="009C72A1">
            <w:pPr>
              <w:pStyle w:val="Brdtekstpaaflgende"/>
            </w:pPr>
            <w:r w:rsidRPr="00594470">
              <w:t>Office:</w:t>
            </w:r>
          </w:p>
          <w:p w14:paraId="4E491C23" w14:textId="77777777" w:rsidR="00E60AB6" w:rsidRPr="00594470" w:rsidRDefault="00E60AB6" w:rsidP="009C72A1">
            <w:pPr>
              <w:pStyle w:val="Brdtekstpaaflgende"/>
            </w:pPr>
            <w:r w:rsidRPr="00594470">
              <w:t>Address:</w:t>
            </w:r>
          </w:p>
          <w:p w14:paraId="4E491C24" w14:textId="77777777" w:rsidR="00E60AB6" w:rsidRPr="00594470" w:rsidRDefault="00E60AB6" w:rsidP="009C72A1">
            <w:pPr>
              <w:pStyle w:val="Brdtekstpaaflgende"/>
            </w:pPr>
            <w:r w:rsidRPr="00594470">
              <w:t>Telephone:</w:t>
            </w:r>
          </w:p>
          <w:p w14:paraId="4E491C25" w14:textId="77777777" w:rsidR="00E60AB6" w:rsidRPr="00594470" w:rsidRDefault="00E60AB6" w:rsidP="009C72A1">
            <w:pPr>
              <w:pStyle w:val="Brdtekstpaaflgende"/>
              <w:rPr>
                <w:u w:val="single"/>
              </w:rPr>
            </w:pPr>
            <w:r w:rsidRPr="00594470">
              <w:rPr>
                <w:u w:val="single"/>
              </w:rPr>
              <w:t>Contracting Officer</w:t>
            </w:r>
          </w:p>
          <w:p w14:paraId="4E491C26" w14:textId="77777777" w:rsidR="00E60AB6" w:rsidRPr="00594470" w:rsidRDefault="00E60AB6" w:rsidP="009C72A1">
            <w:pPr>
              <w:pStyle w:val="Brdtekstpaaflgende"/>
            </w:pPr>
            <w:r w:rsidRPr="00594470">
              <w:t>Name:</w:t>
            </w:r>
          </w:p>
          <w:p w14:paraId="4E491C27" w14:textId="77777777" w:rsidR="00E60AB6" w:rsidRPr="00594470" w:rsidRDefault="00E60AB6" w:rsidP="009C72A1">
            <w:pPr>
              <w:pStyle w:val="Brdtekstpaaflgende"/>
            </w:pPr>
            <w:r w:rsidRPr="00594470">
              <w:t>Office:</w:t>
            </w:r>
          </w:p>
          <w:p w14:paraId="4E491C28" w14:textId="77777777" w:rsidR="00E60AB6" w:rsidRPr="00594470" w:rsidRDefault="00E60AB6" w:rsidP="009C72A1">
            <w:pPr>
              <w:pStyle w:val="Brdtekstpaaflgende"/>
            </w:pPr>
            <w:r w:rsidRPr="00594470">
              <w:t>Address:</w:t>
            </w:r>
          </w:p>
          <w:p w14:paraId="4E491C29" w14:textId="77777777" w:rsidR="00E60AB6" w:rsidRPr="00594470" w:rsidRDefault="00E60AB6" w:rsidP="009C72A1">
            <w:pPr>
              <w:pStyle w:val="Brdtekstpaaflgende"/>
            </w:pPr>
            <w:r w:rsidRPr="00594470">
              <w:t>Telephone:</w:t>
            </w:r>
          </w:p>
          <w:p w14:paraId="4E491C2A" w14:textId="77777777" w:rsidR="00E60AB6" w:rsidRPr="00594470" w:rsidRDefault="00E60AB6" w:rsidP="009C72A1">
            <w:pPr>
              <w:pStyle w:val="Brdtekstpaaflgende"/>
              <w:rPr>
                <w:u w:val="single"/>
              </w:rPr>
            </w:pPr>
            <w:r w:rsidRPr="00594470">
              <w:rPr>
                <w:u w:val="single"/>
              </w:rPr>
              <w:t>Administrative Contracting Officer</w:t>
            </w:r>
          </w:p>
          <w:p w14:paraId="4E491C2B" w14:textId="77777777" w:rsidR="00E60AB6" w:rsidRPr="00594470" w:rsidRDefault="00E60AB6" w:rsidP="009C72A1">
            <w:pPr>
              <w:pStyle w:val="Brdtekstpaaflgende"/>
            </w:pPr>
            <w:r w:rsidRPr="00594470">
              <w:t>Name:</w:t>
            </w:r>
          </w:p>
          <w:p w14:paraId="4E491C2C" w14:textId="77777777" w:rsidR="00E60AB6" w:rsidRPr="00594470" w:rsidRDefault="00E60AB6" w:rsidP="009C72A1">
            <w:pPr>
              <w:pStyle w:val="Brdtekstpaaflgende"/>
            </w:pPr>
            <w:r w:rsidRPr="00594470">
              <w:t>Office:</w:t>
            </w:r>
          </w:p>
          <w:p w14:paraId="4E491C2D" w14:textId="77777777" w:rsidR="00E60AB6" w:rsidRPr="00594470" w:rsidRDefault="00E60AB6" w:rsidP="009C72A1">
            <w:pPr>
              <w:pStyle w:val="Brdtekstpaaflgende"/>
            </w:pPr>
            <w:r w:rsidRPr="00594470">
              <w:t>Address:</w:t>
            </w:r>
          </w:p>
          <w:p w14:paraId="4E491C2E" w14:textId="77777777" w:rsidR="00E60AB6" w:rsidRPr="00594470" w:rsidRDefault="00E60AB6" w:rsidP="009C72A1">
            <w:pPr>
              <w:pStyle w:val="Brdtekstpaaflgende"/>
            </w:pPr>
            <w:r w:rsidRPr="00594470">
              <w:t>Telephone:</w:t>
            </w:r>
          </w:p>
        </w:tc>
      </w:tr>
      <w:tr w:rsidR="00E60AB6" w:rsidRPr="00594470" w14:paraId="4E491C33" w14:textId="77777777" w:rsidTr="00A42EFA">
        <w:tc>
          <w:tcPr>
            <w:tcW w:w="3652" w:type="dxa"/>
            <w:shd w:val="clear" w:color="auto" w:fill="auto"/>
          </w:tcPr>
          <w:p w14:paraId="4E491C30" w14:textId="5C55728C" w:rsidR="00E60AB6" w:rsidRPr="00594470" w:rsidRDefault="00E60AB6" w:rsidP="009C72A1">
            <w:pPr>
              <w:pStyle w:val="Brdtekstpaaflgende"/>
            </w:pPr>
            <w:r w:rsidRPr="00594470">
              <w:t>Describe how your experience on this program applies to the Scope of deliver</w:t>
            </w:r>
            <w:r w:rsidR="00342636">
              <w:t>y</w:t>
            </w:r>
          </w:p>
        </w:tc>
        <w:tc>
          <w:tcPr>
            <w:tcW w:w="5849" w:type="dxa"/>
            <w:shd w:val="clear" w:color="auto" w:fill="auto"/>
          </w:tcPr>
          <w:p w14:paraId="4E491C31" w14:textId="77777777" w:rsidR="00E60AB6" w:rsidRPr="00594470" w:rsidRDefault="00E60AB6" w:rsidP="009C72A1">
            <w:pPr>
              <w:pStyle w:val="Brdtekstpaaflgende"/>
              <w:rPr>
                <w:u w:val="single"/>
              </w:rPr>
            </w:pPr>
          </w:p>
          <w:p w14:paraId="4E491C32" w14:textId="77777777" w:rsidR="00E60AB6" w:rsidRPr="00594470" w:rsidRDefault="00E60AB6" w:rsidP="009C72A1">
            <w:pPr>
              <w:pStyle w:val="Brdtekstpaaflgende"/>
              <w:rPr>
                <w:u w:val="single"/>
              </w:rPr>
            </w:pPr>
          </w:p>
        </w:tc>
      </w:tr>
      <w:tr w:rsidR="00E60AB6" w:rsidRPr="00594470" w14:paraId="4E491C3A" w14:textId="77777777" w:rsidTr="00A42EFA">
        <w:tc>
          <w:tcPr>
            <w:tcW w:w="3652" w:type="dxa"/>
            <w:shd w:val="clear" w:color="auto" w:fill="auto"/>
          </w:tcPr>
          <w:p w14:paraId="4E491C34" w14:textId="77777777" w:rsidR="00E60AB6" w:rsidRPr="00594470" w:rsidRDefault="00E60AB6" w:rsidP="009C72A1">
            <w:pPr>
              <w:pStyle w:val="Contractstyle"/>
              <w:ind w:left="0"/>
            </w:pPr>
            <w:r w:rsidRPr="00594470">
              <w:rPr>
                <w:sz w:val="20"/>
                <w:lang w:val="en-GB"/>
              </w:rPr>
              <w:t>Identify whether a subcontracting plan was required by the contract.  If one was required, identify, in percentage terms, the planned versus achieved goals during contract performance.  If goals were not met, please explain</w:t>
            </w:r>
            <w:r w:rsidRPr="00594470">
              <w:rPr>
                <w:lang w:val="en-GB"/>
              </w:rPr>
              <w:t>.</w:t>
            </w:r>
          </w:p>
        </w:tc>
        <w:tc>
          <w:tcPr>
            <w:tcW w:w="5849" w:type="dxa"/>
            <w:shd w:val="clear" w:color="auto" w:fill="auto"/>
          </w:tcPr>
          <w:p w14:paraId="4E491C35" w14:textId="77777777" w:rsidR="00E60AB6" w:rsidRPr="00594470" w:rsidRDefault="00E60AB6" w:rsidP="009C72A1">
            <w:pPr>
              <w:pStyle w:val="Brdtekstpaaflgende"/>
              <w:rPr>
                <w:u w:val="single"/>
              </w:rPr>
            </w:pPr>
          </w:p>
          <w:p w14:paraId="4E491C36" w14:textId="77777777" w:rsidR="00E60AB6" w:rsidRPr="00594470" w:rsidRDefault="00E60AB6" w:rsidP="009C72A1">
            <w:pPr>
              <w:pStyle w:val="Brdtekstpaaflgende"/>
              <w:rPr>
                <w:u w:val="single"/>
              </w:rPr>
            </w:pPr>
          </w:p>
          <w:p w14:paraId="4E491C37" w14:textId="77777777" w:rsidR="00E60AB6" w:rsidRPr="00594470" w:rsidRDefault="00E60AB6" w:rsidP="009C72A1">
            <w:pPr>
              <w:pStyle w:val="Brdtekstpaaflgende"/>
              <w:rPr>
                <w:u w:val="single"/>
              </w:rPr>
            </w:pPr>
          </w:p>
          <w:p w14:paraId="4E491C38" w14:textId="77777777" w:rsidR="00E60AB6" w:rsidRPr="00594470" w:rsidRDefault="00E60AB6" w:rsidP="009C72A1">
            <w:pPr>
              <w:pStyle w:val="Brdtekstpaaflgende"/>
              <w:rPr>
                <w:u w:val="single"/>
              </w:rPr>
            </w:pPr>
          </w:p>
          <w:p w14:paraId="4E491C39" w14:textId="77777777" w:rsidR="00E60AB6" w:rsidRPr="00594470" w:rsidRDefault="00E60AB6" w:rsidP="009C72A1">
            <w:pPr>
              <w:pStyle w:val="Brdtekstpaaflgende"/>
              <w:rPr>
                <w:u w:val="single"/>
              </w:rPr>
            </w:pPr>
          </w:p>
        </w:tc>
      </w:tr>
    </w:tbl>
    <w:p w14:paraId="4E491C3B" w14:textId="77777777" w:rsidR="003B7F3A" w:rsidRDefault="00FA6A27" w:rsidP="003107BD">
      <w:pPr>
        <w:pStyle w:val="Overskrift2"/>
        <w:rPr>
          <w:rFonts w:ascii="Times New Roman" w:hAnsi="Times New Roman"/>
          <w:lang w:val="en-US"/>
        </w:rPr>
      </w:pPr>
      <w:r w:rsidRPr="003107BD">
        <w:rPr>
          <w:rFonts w:ascii="Times New Roman" w:hAnsi="Times New Roman"/>
          <w:lang w:val="en-US"/>
        </w:rPr>
        <w:t>COMPANY 3</w:t>
      </w:r>
    </w:p>
    <w:p w14:paraId="4E491C3C" w14:textId="77777777" w:rsidR="0097420F" w:rsidRPr="0097420F" w:rsidRDefault="0097420F" w:rsidP="0097420F">
      <w:pPr>
        <w:pStyle w:val="Brdteks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45"/>
      </w:tblGrid>
      <w:tr w:rsidR="00E60AB6" w:rsidRPr="00594470" w14:paraId="4E491C3F" w14:textId="77777777" w:rsidTr="00A42EFA">
        <w:tc>
          <w:tcPr>
            <w:tcW w:w="3652" w:type="dxa"/>
            <w:shd w:val="clear" w:color="auto" w:fill="auto"/>
          </w:tcPr>
          <w:p w14:paraId="4E491C3D" w14:textId="77777777" w:rsidR="00E60AB6" w:rsidRPr="00594470" w:rsidRDefault="00E60AB6" w:rsidP="009C72A1">
            <w:pPr>
              <w:pStyle w:val="Contractstyle"/>
              <w:ind w:left="0"/>
              <w:rPr>
                <w:lang w:val="en-GB"/>
              </w:rPr>
            </w:pPr>
            <w:r w:rsidRPr="00594470">
              <w:rPr>
                <w:lang w:val="en-GB"/>
              </w:rPr>
              <w:t>Bidder Name (Company/Division):</w:t>
            </w:r>
          </w:p>
        </w:tc>
        <w:tc>
          <w:tcPr>
            <w:tcW w:w="5845" w:type="dxa"/>
            <w:shd w:val="clear" w:color="auto" w:fill="auto"/>
          </w:tcPr>
          <w:p w14:paraId="4E491C3E" w14:textId="77777777" w:rsidR="00E60AB6" w:rsidRPr="00594470" w:rsidRDefault="00E60AB6" w:rsidP="009C72A1">
            <w:pPr>
              <w:pStyle w:val="Brdtekstpaaflgende"/>
            </w:pPr>
          </w:p>
        </w:tc>
      </w:tr>
      <w:tr w:rsidR="00E60AB6" w:rsidRPr="00594470" w14:paraId="4E491C42" w14:textId="77777777" w:rsidTr="00A42EFA">
        <w:tc>
          <w:tcPr>
            <w:tcW w:w="3652" w:type="dxa"/>
            <w:shd w:val="clear" w:color="auto" w:fill="auto"/>
          </w:tcPr>
          <w:p w14:paraId="4E491C40" w14:textId="77777777" w:rsidR="00E60AB6" w:rsidRPr="00594470" w:rsidRDefault="00E60AB6" w:rsidP="009C72A1">
            <w:pPr>
              <w:pStyle w:val="Brdtekstpaaflgende"/>
            </w:pPr>
            <w:r w:rsidRPr="00594470">
              <w:t>Program/Contract Title:</w:t>
            </w:r>
            <w:r w:rsidRPr="00594470">
              <w:tab/>
            </w:r>
          </w:p>
        </w:tc>
        <w:tc>
          <w:tcPr>
            <w:tcW w:w="5845" w:type="dxa"/>
            <w:shd w:val="clear" w:color="auto" w:fill="auto"/>
          </w:tcPr>
          <w:p w14:paraId="4E491C41" w14:textId="77777777" w:rsidR="00E60AB6" w:rsidRPr="00594470" w:rsidRDefault="00E60AB6" w:rsidP="009C72A1">
            <w:pPr>
              <w:pStyle w:val="Brdtekstpaaflgende"/>
            </w:pPr>
          </w:p>
        </w:tc>
      </w:tr>
      <w:tr w:rsidR="00E60AB6" w:rsidRPr="00594470" w14:paraId="4E491C45" w14:textId="77777777" w:rsidTr="00A42EFA">
        <w:tc>
          <w:tcPr>
            <w:tcW w:w="3652" w:type="dxa"/>
            <w:shd w:val="clear" w:color="auto" w:fill="auto"/>
          </w:tcPr>
          <w:p w14:paraId="4E491C43" w14:textId="77777777" w:rsidR="00E60AB6" w:rsidRPr="003107BD" w:rsidRDefault="00E60AB6" w:rsidP="00100ECB">
            <w:pPr>
              <w:pStyle w:val="Contractstyle"/>
              <w:numPr>
                <w:ilvl w:val="0"/>
                <w:numId w:val="7"/>
              </w:numPr>
              <w:tabs>
                <w:tab w:val="clear" w:pos="720"/>
                <w:tab w:val="left" w:pos="993"/>
              </w:tabs>
              <w:rPr>
                <w:lang w:val="en-US"/>
              </w:rPr>
            </w:pPr>
            <w:r w:rsidRPr="00594470">
              <w:rPr>
                <w:lang w:val="en-US"/>
              </w:rPr>
              <w:t xml:space="preserve">Contract Specifics: Contracting Agency or Customer  </w:t>
            </w:r>
          </w:p>
        </w:tc>
        <w:tc>
          <w:tcPr>
            <w:tcW w:w="5845" w:type="dxa"/>
            <w:shd w:val="clear" w:color="auto" w:fill="auto"/>
          </w:tcPr>
          <w:p w14:paraId="4E491C44" w14:textId="77777777" w:rsidR="00E60AB6" w:rsidRPr="00594470" w:rsidRDefault="00E60AB6" w:rsidP="009C72A1">
            <w:pPr>
              <w:pStyle w:val="Brdtekstpaaflgende"/>
            </w:pPr>
          </w:p>
        </w:tc>
      </w:tr>
      <w:tr w:rsidR="00E60AB6" w:rsidRPr="00594470" w14:paraId="4E491C48" w14:textId="77777777" w:rsidTr="00A42EFA">
        <w:tc>
          <w:tcPr>
            <w:tcW w:w="3652" w:type="dxa"/>
            <w:shd w:val="clear" w:color="auto" w:fill="auto"/>
          </w:tcPr>
          <w:p w14:paraId="4E491C46" w14:textId="77777777" w:rsidR="00E60AB6" w:rsidRPr="00C411BD" w:rsidRDefault="00E60AB6" w:rsidP="00100ECB">
            <w:pPr>
              <w:pStyle w:val="Contractstyle"/>
              <w:numPr>
                <w:ilvl w:val="0"/>
                <w:numId w:val="7"/>
              </w:numPr>
              <w:tabs>
                <w:tab w:val="clear" w:pos="720"/>
                <w:tab w:val="left" w:pos="993"/>
              </w:tabs>
              <w:rPr>
                <w:lang w:val="en-US"/>
              </w:rPr>
            </w:pPr>
            <w:r w:rsidRPr="00594470">
              <w:rPr>
                <w:lang w:val="en-US"/>
              </w:rPr>
              <w:t>Program Name</w:t>
            </w:r>
            <w:r w:rsidRPr="00594470">
              <w:rPr>
                <w:lang w:val="en-US"/>
              </w:rPr>
              <w:tab/>
            </w:r>
            <w:r w:rsidRPr="00594470">
              <w:rPr>
                <w:lang w:val="en-US"/>
              </w:rPr>
              <w:tab/>
            </w:r>
          </w:p>
        </w:tc>
        <w:tc>
          <w:tcPr>
            <w:tcW w:w="5845" w:type="dxa"/>
            <w:shd w:val="clear" w:color="auto" w:fill="auto"/>
          </w:tcPr>
          <w:p w14:paraId="4E491C47" w14:textId="77777777" w:rsidR="00E60AB6" w:rsidRPr="00594470" w:rsidRDefault="00E60AB6" w:rsidP="009C72A1">
            <w:pPr>
              <w:pStyle w:val="Brdtekstpaaflgende"/>
            </w:pPr>
          </w:p>
        </w:tc>
      </w:tr>
      <w:tr w:rsidR="00E60AB6" w:rsidRPr="00594470" w14:paraId="4E491C4B" w14:textId="77777777" w:rsidTr="00A42EFA">
        <w:tc>
          <w:tcPr>
            <w:tcW w:w="3652" w:type="dxa"/>
            <w:shd w:val="clear" w:color="auto" w:fill="auto"/>
          </w:tcPr>
          <w:p w14:paraId="4E491C49" w14:textId="77777777" w:rsidR="00E60AB6" w:rsidRPr="00594470" w:rsidRDefault="00E60AB6" w:rsidP="00100ECB">
            <w:pPr>
              <w:pStyle w:val="Contractstyle"/>
              <w:numPr>
                <w:ilvl w:val="0"/>
                <w:numId w:val="7"/>
              </w:numPr>
              <w:tabs>
                <w:tab w:val="clear" w:pos="720"/>
                <w:tab w:val="left" w:pos="993"/>
              </w:tabs>
              <w:rPr>
                <w:lang w:val="en-US"/>
              </w:rPr>
            </w:pPr>
            <w:r w:rsidRPr="00594470">
              <w:rPr>
                <w:lang w:val="en-US"/>
              </w:rPr>
              <w:t xml:space="preserve">Contract Type (i.e. Price Contracts, Cost Contracts </w:t>
            </w:r>
            <w:proofErr w:type="spellStart"/>
            <w:r w:rsidRPr="00594470">
              <w:rPr>
                <w:lang w:val="en-US"/>
              </w:rPr>
              <w:t>etc</w:t>
            </w:r>
            <w:proofErr w:type="spellEnd"/>
            <w:r w:rsidRPr="00594470">
              <w:rPr>
                <w:lang w:val="en-US"/>
              </w:rPr>
              <w:t>)</w:t>
            </w:r>
          </w:p>
        </w:tc>
        <w:tc>
          <w:tcPr>
            <w:tcW w:w="5845" w:type="dxa"/>
            <w:shd w:val="clear" w:color="auto" w:fill="auto"/>
          </w:tcPr>
          <w:p w14:paraId="4E491C4A" w14:textId="77777777" w:rsidR="00E60AB6" w:rsidRPr="00594470" w:rsidRDefault="00E60AB6" w:rsidP="009C72A1">
            <w:pPr>
              <w:pStyle w:val="Brdtekstpaaflgende"/>
            </w:pPr>
          </w:p>
        </w:tc>
      </w:tr>
      <w:tr w:rsidR="00E60AB6" w:rsidRPr="00594470" w14:paraId="4E491C4E" w14:textId="77777777" w:rsidTr="00A42EFA">
        <w:tc>
          <w:tcPr>
            <w:tcW w:w="3652" w:type="dxa"/>
            <w:shd w:val="clear" w:color="auto" w:fill="auto"/>
          </w:tcPr>
          <w:p w14:paraId="4E491C4C" w14:textId="77777777" w:rsidR="00E60AB6" w:rsidRPr="00C411BD" w:rsidRDefault="00E60AB6" w:rsidP="00100ECB">
            <w:pPr>
              <w:pStyle w:val="Contractstyle"/>
              <w:numPr>
                <w:ilvl w:val="0"/>
                <w:numId w:val="7"/>
              </w:numPr>
              <w:tabs>
                <w:tab w:val="clear" w:pos="720"/>
                <w:tab w:val="left" w:pos="993"/>
              </w:tabs>
              <w:rPr>
                <w:lang w:val="en-US"/>
              </w:rPr>
            </w:pPr>
            <w:r w:rsidRPr="00594470">
              <w:rPr>
                <w:lang w:val="en-US"/>
              </w:rPr>
              <w:t xml:space="preserve">Period of Performance </w:t>
            </w:r>
          </w:p>
        </w:tc>
        <w:tc>
          <w:tcPr>
            <w:tcW w:w="5845" w:type="dxa"/>
            <w:shd w:val="clear" w:color="auto" w:fill="auto"/>
          </w:tcPr>
          <w:p w14:paraId="4E491C4D" w14:textId="77777777" w:rsidR="00E60AB6" w:rsidRPr="00594470" w:rsidRDefault="00E60AB6" w:rsidP="009C72A1">
            <w:pPr>
              <w:pStyle w:val="Brdtekstpaaflgende"/>
            </w:pPr>
          </w:p>
        </w:tc>
      </w:tr>
      <w:tr w:rsidR="00E60AB6" w:rsidRPr="00594470" w14:paraId="4E491C51" w14:textId="77777777" w:rsidTr="00A42EFA">
        <w:tc>
          <w:tcPr>
            <w:tcW w:w="3652" w:type="dxa"/>
            <w:shd w:val="clear" w:color="auto" w:fill="auto"/>
          </w:tcPr>
          <w:p w14:paraId="4E491C4F" w14:textId="77777777" w:rsidR="00E60AB6" w:rsidRPr="00594470" w:rsidRDefault="00E60AB6" w:rsidP="00100ECB">
            <w:pPr>
              <w:pStyle w:val="Contractstyle"/>
              <w:numPr>
                <w:ilvl w:val="0"/>
                <w:numId w:val="7"/>
              </w:numPr>
              <w:tabs>
                <w:tab w:val="clear" w:pos="720"/>
                <w:tab w:val="left" w:pos="993"/>
              </w:tabs>
              <w:rPr>
                <w:lang w:val="en-US"/>
              </w:rPr>
            </w:pPr>
            <w:r w:rsidRPr="00594470">
              <w:rPr>
                <w:lang w:val="en-US"/>
              </w:rPr>
              <w:t>Original Contract Value (Do not include unexercised options)</w:t>
            </w:r>
          </w:p>
        </w:tc>
        <w:tc>
          <w:tcPr>
            <w:tcW w:w="5845" w:type="dxa"/>
            <w:shd w:val="clear" w:color="auto" w:fill="auto"/>
          </w:tcPr>
          <w:p w14:paraId="4E491C50" w14:textId="77777777" w:rsidR="00E60AB6" w:rsidRPr="00594470" w:rsidRDefault="00E60AB6" w:rsidP="009C72A1">
            <w:pPr>
              <w:pStyle w:val="Brdtekstpaaflgende"/>
            </w:pPr>
          </w:p>
        </w:tc>
      </w:tr>
      <w:tr w:rsidR="00E60AB6" w:rsidRPr="00594470" w14:paraId="4E491C54" w14:textId="77777777" w:rsidTr="00A42EFA">
        <w:tc>
          <w:tcPr>
            <w:tcW w:w="3652" w:type="dxa"/>
            <w:shd w:val="clear" w:color="auto" w:fill="auto"/>
          </w:tcPr>
          <w:p w14:paraId="4E491C52" w14:textId="77777777" w:rsidR="00E60AB6" w:rsidRPr="00594470" w:rsidRDefault="00E60AB6" w:rsidP="00100ECB">
            <w:pPr>
              <w:pStyle w:val="Contractstyle"/>
              <w:numPr>
                <w:ilvl w:val="0"/>
                <w:numId w:val="7"/>
              </w:numPr>
              <w:tabs>
                <w:tab w:val="clear" w:pos="720"/>
                <w:tab w:val="left" w:pos="993"/>
              </w:tabs>
              <w:rPr>
                <w:lang w:val="en-US"/>
              </w:rPr>
            </w:pPr>
            <w:r w:rsidRPr="00594470">
              <w:rPr>
                <w:lang w:val="en-US"/>
              </w:rPr>
              <w:t>Current Contract Value (Do not include unexercised options)</w:t>
            </w:r>
          </w:p>
        </w:tc>
        <w:tc>
          <w:tcPr>
            <w:tcW w:w="5845" w:type="dxa"/>
            <w:shd w:val="clear" w:color="auto" w:fill="auto"/>
          </w:tcPr>
          <w:p w14:paraId="4E491C53" w14:textId="77777777" w:rsidR="00E60AB6" w:rsidRPr="00594470" w:rsidRDefault="00E60AB6" w:rsidP="009C72A1">
            <w:pPr>
              <w:pStyle w:val="Brdtekstpaaflgende"/>
            </w:pPr>
          </w:p>
        </w:tc>
      </w:tr>
      <w:tr w:rsidR="00E60AB6" w:rsidRPr="00594470" w14:paraId="4E491C57" w14:textId="77777777" w:rsidTr="00A42EFA">
        <w:tc>
          <w:tcPr>
            <w:tcW w:w="3652" w:type="dxa"/>
            <w:shd w:val="clear" w:color="auto" w:fill="auto"/>
          </w:tcPr>
          <w:p w14:paraId="4E491C55" w14:textId="77777777" w:rsidR="00E60AB6" w:rsidRPr="00594470" w:rsidRDefault="00E60AB6" w:rsidP="00100ECB">
            <w:pPr>
              <w:pStyle w:val="Contractstyle"/>
              <w:numPr>
                <w:ilvl w:val="0"/>
                <w:numId w:val="7"/>
              </w:numPr>
              <w:tabs>
                <w:tab w:val="clear" w:pos="720"/>
                <w:tab w:val="left" w:pos="993"/>
              </w:tabs>
              <w:rPr>
                <w:lang w:val="en-US"/>
              </w:rPr>
            </w:pPr>
            <w:r w:rsidRPr="00594470">
              <w:rPr>
                <w:lang w:val="en-US"/>
              </w:rPr>
              <w:t xml:space="preserve">If Amounts for 5 and 6 above are different, provide a brief description of the reason </w:t>
            </w:r>
          </w:p>
        </w:tc>
        <w:tc>
          <w:tcPr>
            <w:tcW w:w="5845" w:type="dxa"/>
            <w:shd w:val="clear" w:color="auto" w:fill="auto"/>
          </w:tcPr>
          <w:p w14:paraId="4E491C56" w14:textId="77777777" w:rsidR="00E60AB6" w:rsidRPr="00594470" w:rsidRDefault="00E60AB6" w:rsidP="009C72A1">
            <w:pPr>
              <w:pStyle w:val="Brdtekstpaaflgende"/>
            </w:pPr>
          </w:p>
        </w:tc>
      </w:tr>
      <w:tr w:rsidR="00E60AB6" w:rsidRPr="00594470" w14:paraId="4E491C5D" w14:textId="77777777" w:rsidTr="00A42EFA">
        <w:tc>
          <w:tcPr>
            <w:tcW w:w="3652" w:type="dxa"/>
            <w:shd w:val="clear" w:color="auto" w:fill="auto"/>
          </w:tcPr>
          <w:p w14:paraId="4E491C58" w14:textId="77777777" w:rsidR="00E60AB6" w:rsidRPr="00594470" w:rsidRDefault="00E60AB6" w:rsidP="009C72A1">
            <w:pPr>
              <w:pStyle w:val="Brdtekstpaaflgende"/>
              <w:rPr>
                <w:sz w:val="22"/>
                <w:lang w:val="en-US"/>
              </w:rPr>
            </w:pPr>
            <w:r w:rsidRPr="00594470">
              <w:rPr>
                <w:sz w:val="22"/>
                <w:lang w:val="en-US"/>
              </w:rPr>
              <w:t>Brief Description of Effort as :</w:t>
            </w:r>
          </w:p>
          <w:p w14:paraId="4E491C59" w14:textId="77777777" w:rsidR="00E60AB6" w:rsidRPr="00594470" w:rsidRDefault="00E60AB6" w:rsidP="00100ECB">
            <w:pPr>
              <w:pStyle w:val="Brdtekstpaaflgende"/>
              <w:numPr>
                <w:ilvl w:val="0"/>
                <w:numId w:val="4"/>
              </w:numPr>
              <w:rPr>
                <w:sz w:val="22"/>
                <w:lang w:val="en-US"/>
              </w:rPr>
            </w:pPr>
            <w:r w:rsidRPr="00594470">
              <w:rPr>
                <w:sz w:val="22"/>
                <w:lang w:val="en-US"/>
              </w:rPr>
              <w:t>Primary Supplier or</w:t>
            </w:r>
          </w:p>
          <w:p w14:paraId="4E491C5A" w14:textId="77777777" w:rsidR="00E60AB6" w:rsidRPr="00594470" w:rsidRDefault="00E60AB6" w:rsidP="00C11DCE">
            <w:pPr>
              <w:pStyle w:val="Brdtekstpaaflgende"/>
              <w:numPr>
                <w:ilvl w:val="0"/>
                <w:numId w:val="4"/>
              </w:numPr>
            </w:pPr>
            <w:r w:rsidRPr="00594470">
              <w:rPr>
                <w:sz w:val="22"/>
                <w:lang w:val="en-US"/>
              </w:rPr>
              <w:t>if  s External Provider</w:t>
            </w:r>
            <w:r w:rsidRPr="00594470">
              <w:tab/>
            </w:r>
            <w:r w:rsidRPr="00594470">
              <w:tab/>
            </w:r>
          </w:p>
        </w:tc>
        <w:tc>
          <w:tcPr>
            <w:tcW w:w="5845" w:type="dxa"/>
            <w:shd w:val="clear" w:color="auto" w:fill="auto"/>
          </w:tcPr>
          <w:p w14:paraId="4E491C5B" w14:textId="77777777" w:rsidR="00E60AB6" w:rsidRPr="00594470" w:rsidRDefault="00E60AB6" w:rsidP="009C72A1">
            <w:pPr>
              <w:pStyle w:val="Contractstyle"/>
              <w:ind w:left="0"/>
              <w:rPr>
                <w:lang w:val="en-GB"/>
              </w:rPr>
            </w:pPr>
            <w:r w:rsidRPr="00594470">
              <w:rPr>
                <w:lang w:val="en-GB"/>
              </w:rPr>
              <w:t xml:space="preserve">If </w:t>
            </w:r>
            <w:r w:rsidRPr="00594470">
              <w:rPr>
                <w:lang w:val="en-US"/>
              </w:rPr>
              <w:t>Primary</w:t>
            </w:r>
            <w:r w:rsidRPr="00594470">
              <w:rPr>
                <w:lang w:val="en-GB"/>
              </w:rPr>
              <w:t xml:space="preserve"> </w:t>
            </w:r>
            <w:r w:rsidRPr="00594470">
              <w:rPr>
                <w:lang w:val="en-US"/>
              </w:rPr>
              <w:t>Supplier</w:t>
            </w:r>
            <w:r w:rsidRPr="00594470">
              <w:rPr>
                <w:lang w:val="en-GB"/>
              </w:rPr>
              <w:t xml:space="preserve">, </w:t>
            </w:r>
            <w:r w:rsidRPr="00594470">
              <w:rPr>
                <w:lang w:val="en-US"/>
              </w:rPr>
              <w:t>percent</w:t>
            </w:r>
            <w:r w:rsidRPr="00594470">
              <w:rPr>
                <w:lang w:val="en-GB"/>
              </w:rPr>
              <w:t xml:space="preserve"> of original contract subcontracted  _______% </w:t>
            </w:r>
          </w:p>
          <w:p w14:paraId="4E491C5C" w14:textId="77777777" w:rsidR="00E60AB6" w:rsidRPr="003107BD" w:rsidRDefault="00E60AB6" w:rsidP="00C11DCE">
            <w:pPr>
              <w:pStyle w:val="Contractstyle"/>
              <w:ind w:left="0"/>
              <w:rPr>
                <w:lang w:val="en-US"/>
              </w:rPr>
            </w:pPr>
            <w:r w:rsidRPr="00594470">
              <w:rPr>
                <w:lang w:val="en-GB"/>
              </w:rPr>
              <w:t xml:space="preserve">If </w:t>
            </w:r>
            <w:r w:rsidRPr="00594470">
              <w:rPr>
                <w:lang w:val="en-US"/>
              </w:rPr>
              <w:t xml:space="preserve">External Provider, </w:t>
            </w:r>
            <w:r w:rsidRPr="00594470">
              <w:rPr>
                <w:lang w:val="en-GB"/>
              </w:rPr>
              <w:t xml:space="preserve"> provide original percentage of total original contract value  ________%</w:t>
            </w:r>
          </w:p>
        </w:tc>
      </w:tr>
      <w:tr w:rsidR="00E60AB6" w:rsidRPr="00594470" w14:paraId="4E491C78" w14:textId="77777777" w:rsidTr="00A42EFA">
        <w:tc>
          <w:tcPr>
            <w:tcW w:w="3652" w:type="dxa"/>
            <w:shd w:val="clear" w:color="auto" w:fill="auto"/>
          </w:tcPr>
          <w:p w14:paraId="4E491C5E" w14:textId="77777777" w:rsidR="00E60AB6" w:rsidRPr="00594470" w:rsidRDefault="00E60AB6" w:rsidP="009C72A1">
            <w:pPr>
              <w:pStyle w:val="Brdtekstpaaflgende"/>
              <w:rPr>
                <w:sz w:val="22"/>
                <w:szCs w:val="22"/>
                <w:lang w:val="en-US"/>
              </w:rPr>
            </w:pPr>
            <w:r w:rsidRPr="00594470">
              <w:rPr>
                <w:sz w:val="22"/>
                <w:szCs w:val="22"/>
              </w:rPr>
              <w:t xml:space="preserve">Primary Customer Points of Contact: (For Government contracts provide current information on all three individuals. </w:t>
            </w:r>
            <w:r w:rsidRPr="00594470">
              <w:rPr>
                <w:sz w:val="22"/>
                <w:szCs w:val="22"/>
                <w:lang w:val="en-US"/>
              </w:rPr>
              <w:t>For commercial contracts, provide points of contact fulfilling these same roles.)</w:t>
            </w:r>
          </w:p>
          <w:p w14:paraId="4E491C5F" w14:textId="77777777" w:rsidR="00E60AB6" w:rsidRPr="00594470" w:rsidRDefault="00E60AB6" w:rsidP="009C72A1">
            <w:pPr>
              <w:pStyle w:val="Brdtekstpaaflgende"/>
            </w:pPr>
          </w:p>
          <w:p w14:paraId="4E491C60" w14:textId="77777777" w:rsidR="00E60AB6" w:rsidRPr="00594470" w:rsidRDefault="00E60AB6" w:rsidP="009C72A1">
            <w:pPr>
              <w:pStyle w:val="Brdtekstpaaflgende"/>
            </w:pPr>
          </w:p>
          <w:p w14:paraId="4E491C61" w14:textId="77777777" w:rsidR="00E60AB6" w:rsidRPr="00594470" w:rsidRDefault="00E60AB6" w:rsidP="009C72A1">
            <w:pPr>
              <w:pStyle w:val="Brdtekstpaaflgende"/>
            </w:pPr>
          </w:p>
          <w:p w14:paraId="4E491C62" w14:textId="77777777" w:rsidR="00E60AB6" w:rsidRPr="00594470" w:rsidRDefault="00E60AB6" w:rsidP="009C72A1">
            <w:pPr>
              <w:pStyle w:val="Brdtekstpaaflgende"/>
            </w:pPr>
          </w:p>
          <w:p w14:paraId="4E491C63" w14:textId="77777777" w:rsidR="00E60AB6" w:rsidRPr="00594470" w:rsidRDefault="00E60AB6" w:rsidP="009C72A1">
            <w:pPr>
              <w:pStyle w:val="Brdtekstpaaflgende"/>
            </w:pPr>
          </w:p>
          <w:p w14:paraId="4E491C64" w14:textId="77777777" w:rsidR="00E60AB6" w:rsidRPr="00594470" w:rsidRDefault="00E60AB6" w:rsidP="009C72A1">
            <w:pPr>
              <w:pStyle w:val="Brdtekstpaaflgende"/>
            </w:pPr>
          </w:p>
          <w:p w14:paraId="4E491C65" w14:textId="77777777" w:rsidR="00E60AB6" w:rsidRPr="00594470" w:rsidRDefault="00E60AB6" w:rsidP="009C72A1">
            <w:pPr>
              <w:pStyle w:val="Brdtekstpaaflgende"/>
            </w:pPr>
          </w:p>
          <w:p w14:paraId="4E491C66" w14:textId="77777777" w:rsidR="00E60AB6" w:rsidRPr="00594470" w:rsidRDefault="00E60AB6" w:rsidP="009C72A1">
            <w:pPr>
              <w:pStyle w:val="Brdtekstpaaflgende"/>
            </w:pPr>
          </w:p>
          <w:p w14:paraId="4E491C67" w14:textId="77777777" w:rsidR="00E60AB6" w:rsidRPr="00594470" w:rsidRDefault="00E60AB6" w:rsidP="009C72A1">
            <w:pPr>
              <w:pStyle w:val="Brdtekstpaaflgende"/>
            </w:pPr>
          </w:p>
          <w:p w14:paraId="4E491C68" w14:textId="77777777" w:rsidR="00E60AB6" w:rsidRPr="00594470" w:rsidRDefault="00E60AB6" w:rsidP="009C72A1">
            <w:pPr>
              <w:pStyle w:val="Brdtekstpaaflgende"/>
            </w:pPr>
          </w:p>
        </w:tc>
        <w:tc>
          <w:tcPr>
            <w:tcW w:w="5845" w:type="dxa"/>
            <w:shd w:val="clear" w:color="auto" w:fill="auto"/>
          </w:tcPr>
          <w:p w14:paraId="4E491C69" w14:textId="77777777" w:rsidR="00E60AB6" w:rsidRPr="00594470" w:rsidRDefault="00E60AB6" w:rsidP="009C72A1">
            <w:pPr>
              <w:pStyle w:val="Brdtekstpaaflgende"/>
              <w:rPr>
                <w:u w:val="single"/>
              </w:rPr>
            </w:pPr>
            <w:r w:rsidRPr="00594470">
              <w:rPr>
                <w:u w:val="single"/>
              </w:rPr>
              <w:lastRenderedPageBreak/>
              <w:t>Program Manager</w:t>
            </w:r>
          </w:p>
          <w:p w14:paraId="4E491C6A" w14:textId="77777777" w:rsidR="00E60AB6" w:rsidRPr="00594470" w:rsidRDefault="00E60AB6" w:rsidP="009C72A1">
            <w:pPr>
              <w:pStyle w:val="Brdtekstpaaflgende"/>
            </w:pPr>
            <w:r w:rsidRPr="00594470">
              <w:t>Name:</w:t>
            </w:r>
          </w:p>
          <w:p w14:paraId="4E491C6B" w14:textId="77777777" w:rsidR="00E60AB6" w:rsidRPr="00594470" w:rsidRDefault="00E60AB6" w:rsidP="009C72A1">
            <w:pPr>
              <w:pStyle w:val="Brdtekstpaaflgende"/>
            </w:pPr>
            <w:r w:rsidRPr="00594470">
              <w:t>Office:</w:t>
            </w:r>
          </w:p>
          <w:p w14:paraId="4E491C6C" w14:textId="77777777" w:rsidR="00E60AB6" w:rsidRPr="00594470" w:rsidRDefault="00E60AB6" w:rsidP="009C72A1">
            <w:pPr>
              <w:pStyle w:val="Brdtekstpaaflgende"/>
            </w:pPr>
            <w:r w:rsidRPr="00594470">
              <w:t>Address:</w:t>
            </w:r>
          </w:p>
          <w:p w14:paraId="4E491C6D" w14:textId="77777777" w:rsidR="00E60AB6" w:rsidRPr="00594470" w:rsidRDefault="00E60AB6" w:rsidP="009C72A1">
            <w:pPr>
              <w:pStyle w:val="Brdtekstpaaflgende"/>
            </w:pPr>
            <w:r w:rsidRPr="00594470">
              <w:t>Telephone:</w:t>
            </w:r>
          </w:p>
          <w:p w14:paraId="4E491C6E" w14:textId="77777777" w:rsidR="00E60AB6" w:rsidRPr="00594470" w:rsidRDefault="00E60AB6" w:rsidP="009C72A1">
            <w:pPr>
              <w:pStyle w:val="Brdtekstpaaflgende"/>
              <w:rPr>
                <w:u w:val="single"/>
              </w:rPr>
            </w:pPr>
            <w:r w:rsidRPr="00594470">
              <w:rPr>
                <w:u w:val="single"/>
              </w:rPr>
              <w:t>Contracting Officer</w:t>
            </w:r>
          </w:p>
          <w:p w14:paraId="4E491C6F" w14:textId="77777777" w:rsidR="00E60AB6" w:rsidRPr="00594470" w:rsidRDefault="00E60AB6" w:rsidP="009C72A1">
            <w:pPr>
              <w:pStyle w:val="Brdtekstpaaflgende"/>
            </w:pPr>
            <w:r w:rsidRPr="00594470">
              <w:t>Name:</w:t>
            </w:r>
          </w:p>
          <w:p w14:paraId="4E491C70" w14:textId="77777777" w:rsidR="00E60AB6" w:rsidRPr="00594470" w:rsidRDefault="00E60AB6" w:rsidP="009C72A1">
            <w:pPr>
              <w:pStyle w:val="Brdtekstpaaflgende"/>
            </w:pPr>
            <w:r w:rsidRPr="00594470">
              <w:t>Office:</w:t>
            </w:r>
          </w:p>
          <w:p w14:paraId="4E491C71" w14:textId="77777777" w:rsidR="00E60AB6" w:rsidRPr="00594470" w:rsidRDefault="00E60AB6" w:rsidP="009C72A1">
            <w:pPr>
              <w:pStyle w:val="Brdtekstpaaflgende"/>
            </w:pPr>
            <w:r w:rsidRPr="00594470">
              <w:t>Address:</w:t>
            </w:r>
          </w:p>
          <w:p w14:paraId="4E491C72" w14:textId="77777777" w:rsidR="00E60AB6" w:rsidRPr="00594470" w:rsidRDefault="00E60AB6" w:rsidP="009C72A1">
            <w:pPr>
              <w:pStyle w:val="Brdtekstpaaflgende"/>
            </w:pPr>
            <w:r w:rsidRPr="00594470">
              <w:t>Telephone:</w:t>
            </w:r>
          </w:p>
          <w:p w14:paraId="4E491C73" w14:textId="77777777" w:rsidR="00E60AB6" w:rsidRPr="00594470" w:rsidRDefault="00E60AB6" w:rsidP="009C72A1">
            <w:pPr>
              <w:pStyle w:val="Brdtekstpaaflgende"/>
              <w:rPr>
                <w:u w:val="single"/>
              </w:rPr>
            </w:pPr>
            <w:r w:rsidRPr="00594470">
              <w:rPr>
                <w:u w:val="single"/>
              </w:rPr>
              <w:t>Administrative Contracting Officer</w:t>
            </w:r>
          </w:p>
          <w:p w14:paraId="4E491C74" w14:textId="77777777" w:rsidR="00E60AB6" w:rsidRPr="00594470" w:rsidRDefault="00E60AB6" w:rsidP="009C72A1">
            <w:pPr>
              <w:pStyle w:val="Brdtekstpaaflgende"/>
            </w:pPr>
            <w:r w:rsidRPr="00594470">
              <w:t>Name:</w:t>
            </w:r>
          </w:p>
          <w:p w14:paraId="4E491C75" w14:textId="77777777" w:rsidR="00E60AB6" w:rsidRPr="00594470" w:rsidRDefault="00E60AB6" w:rsidP="009C72A1">
            <w:pPr>
              <w:pStyle w:val="Brdtekstpaaflgende"/>
            </w:pPr>
            <w:r w:rsidRPr="00594470">
              <w:t>Office:</w:t>
            </w:r>
          </w:p>
          <w:p w14:paraId="4E491C76" w14:textId="77777777" w:rsidR="00E60AB6" w:rsidRPr="00594470" w:rsidRDefault="00E60AB6" w:rsidP="009C72A1">
            <w:pPr>
              <w:pStyle w:val="Brdtekstpaaflgende"/>
            </w:pPr>
            <w:r w:rsidRPr="00594470">
              <w:t>Address:</w:t>
            </w:r>
          </w:p>
          <w:p w14:paraId="4E491C77" w14:textId="77777777" w:rsidR="00E60AB6" w:rsidRPr="00594470" w:rsidRDefault="00E60AB6" w:rsidP="009C72A1">
            <w:pPr>
              <w:pStyle w:val="Brdtekstpaaflgende"/>
            </w:pPr>
            <w:r w:rsidRPr="00594470">
              <w:t>Telephone:</w:t>
            </w:r>
          </w:p>
        </w:tc>
      </w:tr>
      <w:tr w:rsidR="00E60AB6" w:rsidRPr="00594470" w14:paraId="4E491C7C" w14:textId="77777777" w:rsidTr="00A42EFA">
        <w:tc>
          <w:tcPr>
            <w:tcW w:w="3652" w:type="dxa"/>
            <w:shd w:val="clear" w:color="auto" w:fill="auto"/>
          </w:tcPr>
          <w:p w14:paraId="4E491C79" w14:textId="28564BF9" w:rsidR="00E60AB6" w:rsidRPr="00594470" w:rsidRDefault="00E60AB6" w:rsidP="009C72A1">
            <w:pPr>
              <w:pStyle w:val="Brdtekstpaaflgende"/>
            </w:pPr>
            <w:r w:rsidRPr="00594470">
              <w:t>Describe how your experience on this program applies to the Scope of deliver</w:t>
            </w:r>
            <w:r w:rsidR="00342636">
              <w:t>y.</w:t>
            </w:r>
          </w:p>
        </w:tc>
        <w:tc>
          <w:tcPr>
            <w:tcW w:w="5845" w:type="dxa"/>
            <w:shd w:val="clear" w:color="auto" w:fill="auto"/>
          </w:tcPr>
          <w:p w14:paraId="4E491C7A" w14:textId="77777777" w:rsidR="00E60AB6" w:rsidRPr="00594470" w:rsidRDefault="00E60AB6" w:rsidP="009C72A1">
            <w:pPr>
              <w:pStyle w:val="Brdtekstpaaflgende"/>
              <w:rPr>
                <w:u w:val="single"/>
              </w:rPr>
            </w:pPr>
          </w:p>
          <w:p w14:paraId="4E491C7B" w14:textId="62CDFB2A" w:rsidR="00E60AB6" w:rsidRPr="00594470" w:rsidRDefault="00E60AB6" w:rsidP="009C72A1">
            <w:pPr>
              <w:pStyle w:val="Brdtekstpaaflgende"/>
              <w:rPr>
                <w:u w:val="single"/>
              </w:rPr>
            </w:pPr>
          </w:p>
        </w:tc>
      </w:tr>
      <w:tr w:rsidR="00E60AB6" w:rsidRPr="00594470" w14:paraId="4E491C83" w14:textId="77777777" w:rsidTr="00A42EFA">
        <w:tc>
          <w:tcPr>
            <w:tcW w:w="3652" w:type="dxa"/>
            <w:shd w:val="clear" w:color="auto" w:fill="auto"/>
          </w:tcPr>
          <w:p w14:paraId="4E491C7D" w14:textId="77777777" w:rsidR="00E60AB6" w:rsidRPr="00594470" w:rsidRDefault="00E60AB6" w:rsidP="009C72A1">
            <w:pPr>
              <w:pStyle w:val="Contractstyle"/>
              <w:ind w:left="0"/>
            </w:pPr>
            <w:r w:rsidRPr="00594470">
              <w:rPr>
                <w:sz w:val="20"/>
                <w:lang w:val="en-GB"/>
              </w:rPr>
              <w:t>Identify whether a subcontracting plan was required by the contract.  If one was required, identify, in percentage terms, the planned versus achieved goals during contract performance.  If goals were not met, please explain</w:t>
            </w:r>
            <w:r w:rsidRPr="00594470">
              <w:rPr>
                <w:lang w:val="en-GB"/>
              </w:rPr>
              <w:t>.</w:t>
            </w:r>
          </w:p>
        </w:tc>
        <w:tc>
          <w:tcPr>
            <w:tcW w:w="5845" w:type="dxa"/>
            <w:shd w:val="clear" w:color="auto" w:fill="auto"/>
          </w:tcPr>
          <w:p w14:paraId="4E491C7E" w14:textId="77777777" w:rsidR="00E60AB6" w:rsidRPr="00594470" w:rsidRDefault="00E60AB6" w:rsidP="009C72A1">
            <w:pPr>
              <w:pStyle w:val="Brdtekstpaaflgende"/>
              <w:rPr>
                <w:u w:val="single"/>
              </w:rPr>
            </w:pPr>
          </w:p>
          <w:p w14:paraId="4E491C7F" w14:textId="77777777" w:rsidR="00E60AB6" w:rsidRPr="00594470" w:rsidRDefault="00E60AB6" w:rsidP="009C72A1">
            <w:pPr>
              <w:pStyle w:val="Brdtekstpaaflgende"/>
              <w:rPr>
                <w:u w:val="single"/>
              </w:rPr>
            </w:pPr>
          </w:p>
          <w:p w14:paraId="4E491C80" w14:textId="77777777" w:rsidR="00E60AB6" w:rsidRPr="00594470" w:rsidRDefault="00E60AB6" w:rsidP="009C72A1">
            <w:pPr>
              <w:pStyle w:val="Brdtekstpaaflgende"/>
              <w:rPr>
                <w:u w:val="single"/>
              </w:rPr>
            </w:pPr>
          </w:p>
          <w:p w14:paraId="4E491C81" w14:textId="77777777" w:rsidR="00E60AB6" w:rsidRPr="00594470" w:rsidRDefault="00E60AB6" w:rsidP="009C72A1">
            <w:pPr>
              <w:pStyle w:val="Brdtekstpaaflgende"/>
              <w:rPr>
                <w:u w:val="single"/>
              </w:rPr>
            </w:pPr>
          </w:p>
          <w:p w14:paraId="4E491C82" w14:textId="77777777" w:rsidR="00E60AB6" w:rsidRPr="00594470" w:rsidRDefault="00E60AB6" w:rsidP="009C72A1">
            <w:pPr>
              <w:pStyle w:val="Brdtekstpaaflgende"/>
              <w:rPr>
                <w:u w:val="single"/>
              </w:rPr>
            </w:pPr>
          </w:p>
        </w:tc>
      </w:tr>
    </w:tbl>
    <w:p w14:paraId="4E491C84" w14:textId="07AA964E" w:rsidR="00C2614D" w:rsidRPr="004E24D5" w:rsidRDefault="0047487F" w:rsidP="004E24D5">
      <w:pPr>
        <w:pStyle w:val="Overskrift1"/>
        <w:rPr>
          <w:rFonts w:ascii="Times New Roman" w:hAnsi="Times New Roman"/>
          <w:sz w:val="28"/>
          <w:szCs w:val="28"/>
        </w:rPr>
      </w:pPr>
      <w:r>
        <w:rPr>
          <w:rFonts w:ascii="Times New Roman" w:hAnsi="Times New Roman"/>
          <w:sz w:val="28"/>
          <w:szCs w:val="28"/>
        </w:rPr>
        <w:t xml:space="preserve">CEO / Managing Director </w:t>
      </w:r>
      <w:r w:rsidR="004E24D5">
        <w:rPr>
          <w:rFonts w:ascii="Times New Roman" w:hAnsi="Times New Roman"/>
          <w:sz w:val="28"/>
          <w:szCs w:val="28"/>
        </w:rPr>
        <w:t xml:space="preserve">/ </w:t>
      </w:r>
      <w:r w:rsidR="00974AAD">
        <w:rPr>
          <w:rFonts w:ascii="Times New Roman" w:hAnsi="Times New Roman"/>
          <w:sz w:val="28"/>
          <w:szCs w:val="28"/>
        </w:rPr>
        <w:t xml:space="preserve">Duly </w:t>
      </w:r>
      <w:r w:rsidR="004E24D5">
        <w:rPr>
          <w:rFonts w:ascii="Times New Roman" w:hAnsi="Times New Roman"/>
          <w:sz w:val="28"/>
          <w:szCs w:val="28"/>
        </w:rPr>
        <w:t xml:space="preserve">Authorised Representative </w:t>
      </w:r>
      <w:r w:rsidR="007078AE" w:rsidRPr="004E24D5">
        <w:rPr>
          <w:rFonts w:ascii="Times New Roman" w:hAnsi="Times New Roman"/>
          <w:sz w:val="28"/>
          <w:szCs w:val="28"/>
        </w:rPr>
        <w:t>with b</w:t>
      </w:r>
      <w:r w:rsidR="00C411BD" w:rsidRPr="004E24D5">
        <w:rPr>
          <w:rFonts w:ascii="Times New Roman" w:hAnsi="Times New Roman"/>
          <w:sz w:val="28"/>
          <w:szCs w:val="28"/>
        </w:rPr>
        <w:t xml:space="preserve">inding </w:t>
      </w:r>
      <w:r w:rsidR="00E60AB6" w:rsidRPr="004E24D5">
        <w:rPr>
          <w:rFonts w:ascii="Times New Roman" w:hAnsi="Times New Roman"/>
          <w:sz w:val="28"/>
          <w:szCs w:val="28"/>
        </w:rPr>
        <w:t>authority</w:t>
      </w:r>
      <w:r w:rsidR="00C411BD" w:rsidRPr="004E24D5">
        <w:rPr>
          <w:rFonts w:ascii="Times New Roman" w:hAnsi="Times New Roman"/>
          <w:sz w:val="28"/>
          <w:szCs w:val="28"/>
        </w:rPr>
        <w:t xml:space="preserve"> for </w:t>
      </w:r>
      <w:r w:rsidR="000169BE" w:rsidRPr="004E24D5">
        <w:rPr>
          <w:rFonts w:ascii="Times New Roman" w:hAnsi="Times New Roman"/>
          <w:sz w:val="28"/>
          <w:szCs w:val="28"/>
        </w:rPr>
        <w:t>Candidate</w:t>
      </w:r>
      <w:r w:rsidR="00F61BDF">
        <w:rPr>
          <w:rFonts w:ascii="Times New Roman" w:hAnsi="Times New Roman"/>
          <w:sz w:val="28"/>
          <w:szCs w:val="28"/>
        </w:rPr>
        <w:t xml:space="preserve"> – Pre-</w:t>
      </w:r>
      <w:r w:rsidR="004E24D5">
        <w:rPr>
          <w:rFonts w:ascii="Times New Roman" w:hAnsi="Times New Roman"/>
          <w:sz w:val="28"/>
          <w:szCs w:val="28"/>
        </w:rPr>
        <w:t>Qualification</w:t>
      </w:r>
      <w:r w:rsidR="00974AAD">
        <w:rPr>
          <w:rFonts w:ascii="Times New Roman" w:hAnsi="Times New Roman"/>
          <w:sz w:val="28"/>
          <w:szCs w:val="28"/>
        </w:rPr>
        <w:t>s</w:t>
      </w:r>
      <w:r w:rsidR="00502627">
        <w:rPr>
          <w:rFonts w:ascii="Times New Roman" w:hAnsi="Times New Roman"/>
          <w:sz w:val="28"/>
          <w:szCs w:val="28"/>
        </w:rPr>
        <w:t xml:space="preserve"> for </w:t>
      </w:r>
      <w:r w:rsidR="00F61BDF">
        <w:rPr>
          <w:rFonts w:ascii="Times New Roman" w:hAnsi="Times New Roman"/>
          <w:sz w:val="28"/>
          <w:szCs w:val="28"/>
        </w:rPr>
        <w:t>Tactical Element Bridge</w:t>
      </w:r>
      <w:r w:rsidR="00C27720">
        <w:rPr>
          <w:rFonts w:ascii="Times New Roman" w:hAnsi="Times New Roman"/>
          <w:sz w:val="28"/>
          <w:szCs w:val="28"/>
        </w:rPr>
        <w:t xml:space="preserve"> </w:t>
      </w:r>
      <w:r w:rsidR="00974AAD">
        <w:rPr>
          <w:rFonts w:ascii="Times New Roman" w:hAnsi="Times New Roman"/>
          <w:sz w:val="28"/>
          <w:szCs w:val="28"/>
        </w:rPr>
        <w:t>100</w:t>
      </w:r>
      <w:r w:rsidR="000260E1">
        <w:rPr>
          <w:rFonts w:ascii="Times New Roman" w:hAnsi="Times New Roman"/>
          <w:sz w:val="28"/>
          <w:szCs w:val="28"/>
        </w:rPr>
        <w:t>8</w:t>
      </w:r>
      <w:r w:rsidR="00C27720">
        <w:rPr>
          <w:rFonts w:ascii="Times New Roman" w:hAnsi="Times New Roman"/>
          <w:sz w:val="28"/>
          <w:szCs w:val="28"/>
        </w:rPr>
        <w:t>22</w:t>
      </w:r>
      <w:r>
        <w:tab/>
      </w:r>
      <w:r w:rsidR="00C2614D">
        <w:tab/>
      </w:r>
    </w:p>
    <w:p w14:paraId="4E491C85" w14:textId="77777777" w:rsidR="00C2614D" w:rsidRDefault="004E24D5" w:rsidP="00C2614D">
      <w:pPr>
        <w:pStyle w:val="Overskrift2"/>
        <w:numPr>
          <w:ilvl w:val="0"/>
          <w:numId w:val="0"/>
        </w:numPr>
        <w:rPr>
          <w:rFonts w:ascii="Times New Roman" w:hAnsi="Times New Roman"/>
          <w:b w:val="0"/>
          <w:color w:val="auto"/>
          <w:kern w:val="0"/>
        </w:rPr>
      </w:pPr>
      <w:r>
        <w:rPr>
          <w:rFonts w:ascii="Times New Roman" w:hAnsi="Times New Roman"/>
          <w:b w:val="0"/>
          <w:color w:val="auto"/>
          <w:kern w:val="0"/>
        </w:rPr>
        <w:t>This s</w:t>
      </w:r>
      <w:r w:rsidR="00C2614D" w:rsidRPr="00C2614D">
        <w:rPr>
          <w:rFonts w:ascii="Times New Roman" w:hAnsi="Times New Roman"/>
          <w:b w:val="0"/>
          <w:color w:val="auto"/>
          <w:kern w:val="0"/>
        </w:rPr>
        <w:t xml:space="preserve">tatement </w:t>
      </w:r>
      <w:r>
        <w:rPr>
          <w:rFonts w:ascii="Times New Roman" w:hAnsi="Times New Roman"/>
          <w:b w:val="0"/>
          <w:color w:val="auto"/>
          <w:kern w:val="0"/>
        </w:rPr>
        <w:t>of</w:t>
      </w:r>
      <w:r w:rsidR="00C2614D" w:rsidRPr="00C2614D">
        <w:rPr>
          <w:rFonts w:ascii="Times New Roman" w:hAnsi="Times New Roman"/>
          <w:b w:val="0"/>
          <w:color w:val="auto"/>
          <w:kern w:val="0"/>
        </w:rPr>
        <w:t xml:space="preserve"> </w:t>
      </w:r>
      <w:r w:rsidR="00C2614D">
        <w:rPr>
          <w:rFonts w:ascii="Times New Roman" w:hAnsi="Times New Roman"/>
          <w:b w:val="0"/>
          <w:color w:val="auto"/>
          <w:kern w:val="0"/>
        </w:rPr>
        <w:t xml:space="preserve">Candidate Representations and Statement of Past performance </w:t>
      </w:r>
      <w:r w:rsidR="00C2614D" w:rsidRPr="00C2614D">
        <w:rPr>
          <w:rFonts w:ascii="Times New Roman" w:hAnsi="Times New Roman"/>
          <w:b w:val="0"/>
          <w:color w:val="auto"/>
          <w:kern w:val="0"/>
        </w:rPr>
        <w:t>shall be enforced, governed by and interpreted in accordance with Norwegian law.</w:t>
      </w:r>
    </w:p>
    <w:p w14:paraId="4E491C86" w14:textId="77777777" w:rsidR="0047487F" w:rsidRDefault="0047487F" w:rsidP="00C2614D">
      <w:pPr>
        <w:pStyle w:val="Brdtekstpaaflgende"/>
      </w:pPr>
    </w:p>
    <w:p w14:paraId="4E491C87" w14:textId="77777777" w:rsidR="00C2614D" w:rsidRPr="00C2614D" w:rsidRDefault="00C2614D" w:rsidP="00C2614D">
      <w:pPr>
        <w:pStyle w:val="Brdtekstpaaflgende"/>
      </w:pPr>
      <w:r>
        <w:t>I hereby state</w:t>
      </w:r>
      <w:r w:rsidR="0047487F">
        <w:t xml:space="preserve"> </w:t>
      </w:r>
      <w:r>
        <w:t>that the above information is true and correct.</w:t>
      </w:r>
    </w:p>
    <w:p w14:paraId="4E491C88" w14:textId="77777777" w:rsidR="00490069" w:rsidRPr="00C2614D" w:rsidRDefault="00490069" w:rsidP="00C2614D">
      <w:pPr>
        <w:pStyle w:val="Overskrift2"/>
        <w:numPr>
          <w:ilvl w:val="0"/>
          <w:numId w:val="0"/>
        </w:numPr>
        <w:rPr>
          <w:sz w:val="28"/>
          <w:szCs w:val="28"/>
        </w:rPr>
      </w:pPr>
      <w:r w:rsidRPr="00C2614D">
        <w:rPr>
          <w:rFonts w:ascii="Times New Roman" w:hAnsi="Times New Roman"/>
          <w:b w:val="0"/>
          <w:color w:val="auto"/>
          <w:kern w:val="0"/>
        </w:rPr>
        <w:tab/>
      </w:r>
      <w:r w:rsidRPr="007078AE">
        <w:tab/>
      </w:r>
      <w:r w:rsidRPr="007078AE">
        <w:tab/>
      </w:r>
      <w:r w:rsidRPr="007078AE">
        <w:tab/>
      </w:r>
      <w:r w:rsidRPr="007078AE">
        <w:tab/>
      </w: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5851"/>
      </w:tblGrid>
      <w:tr w:rsidR="009E2D13" w:rsidRPr="00594470" w14:paraId="4E491C8E" w14:textId="77777777" w:rsidTr="004E0B18">
        <w:trPr>
          <w:trHeight w:val="538"/>
        </w:trPr>
        <w:tc>
          <w:tcPr>
            <w:tcW w:w="3650" w:type="dxa"/>
            <w:shd w:val="clear" w:color="auto" w:fill="auto"/>
          </w:tcPr>
          <w:p w14:paraId="4E491C89" w14:textId="77777777" w:rsidR="0047487F" w:rsidRDefault="0047487F" w:rsidP="009B790A">
            <w:pPr>
              <w:pStyle w:val="Brdtekstpaaflgende"/>
            </w:pPr>
          </w:p>
          <w:p w14:paraId="4E491C8A" w14:textId="77777777" w:rsidR="009E2D13" w:rsidRPr="00C411BD" w:rsidRDefault="004E24D5" w:rsidP="009B790A">
            <w:pPr>
              <w:pStyle w:val="Brdtekstpaaflgende"/>
            </w:pPr>
            <w:r w:rsidRPr="00594470">
              <w:t>Signature</w:t>
            </w:r>
          </w:p>
        </w:tc>
        <w:tc>
          <w:tcPr>
            <w:tcW w:w="5851" w:type="dxa"/>
            <w:shd w:val="clear" w:color="auto" w:fill="auto"/>
          </w:tcPr>
          <w:p w14:paraId="4E491C8B" w14:textId="77777777" w:rsidR="009E2D13" w:rsidRDefault="009E2D13" w:rsidP="00C16EEC">
            <w:pPr>
              <w:pStyle w:val="Brdtekstpaaflgende"/>
            </w:pPr>
          </w:p>
          <w:p w14:paraId="4E491C8C" w14:textId="77777777" w:rsidR="0047487F" w:rsidRDefault="0047487F" w:rsidP="00C16EEC">
            <w:pPr>
              <w:pStyle w:val="Brdtekstpaaflgende"/>
            </w:pPr>
          </w:p>
          <w:p w14:paraId="4E491C8D" w14:textId="77777777" w:rsidR="0047487F" w:rsidRPr="00594470" w:rsidRDefault="0047487F" w:rsidP="00C16EEC">
            <w:pPr>
              <w:pStyle w:val="Brdtekstpaaflgende"/>
            </w:pPr>
          </w:p>
        </w:tc>
      </w:tr>
      <w:tr w:rsidR="004E24D5" w:rsidRPr="00594470" w14:paraId="4E491C91" w14:textId="77777777" w:rsidTr="004E0B18">
        <w:trPr>
          <w:trHeight w:val="283"/>
        </w:trPr>
        <w:tc>
          <w:tcPr>
            <w:tcW w:w="3650" w:type="dxa"/>
            <w:shd w:val="clear" w:color="auto" w:fill="auto"/>
          </w:tcPr>
          <w:p w14:paraId="4E491C8F" w14:textId="77777777" w:rsidR="004E24D5" w:rsidRDefault="004E24D5" w:rsidP="009B790A">
            <w:pPr>
              <w:pStyle w:val="Brdtekstpaaflgende"/>
            </w:pPr>
            <w:r w:rsidRPr="00594470">
              <w:t>Name (printed</w:t>
            </w:r>
            <w:r w:rsidR="009B790A">
              <w:t xml:space="preserve"> capital letters</w:t>
            </w:r>
            <w:r w:rsidRPr="00594470">
              <w:t>)</w:t>
            </w:r>
          </w:p>
        </w:tc>
        <w:tc>
          <w:tcPr>
            <w:tcW w:w="5851" w:type="dxa"/>
            <w:shd w:val="clear" w:color="auto" w:fill="auto"/>
          </w:tcPr>
          <w:p w14:paraId="4E491C90" w14:textId="77777777" w:rsidR="004E24D5" w:rsidRPr="00594470" w:rsidRDefault="004E24D5" w:rsidP="00C16EEC">
            <w:pPr>
              <w:pStyle w:val="Brdtekstpaaflgende"/>
            </w:pPr>
          </w:p>
        </w:tc>
      </w:tr>
      <w:tr w:rsidR="004E24D5" w:rsidRPr="00594470" w14:paraId="4E491C94" w14:textId="77777777" w:rsidTr="004E0B18">
        <w:trPr>
          <w:trHeight w:val="283"/>
        </w:trPr>
        <w:tc>
          <w:tcPr>
            <w:tcW w:w="3650" w:type="dxa"/>
            <w:shd w:val="clear" w:color="auto" w:fill="auto"/>
          </w:tcPr>
          <w:p w14:paraId="4E491C92" w14:textId="77777777" w:rsidR="004E24D5" w:rsidRDefault="004E24D5" w:rsidP="009B790A">
            <w:pPr>
              <w:pStyle w:val="Brdtekstpaaflgende"/>
            </w:pPr>
            <w:r>
              <w:t>Authority/Position</w:t>
            </w:r>
          </w:p>
        </w:tc>
        <w:tc>
          <w:tcPr>
            <w:tcW w:w="5851" w:type="dxa"/>
            <w:shd w:val="clear" w:color="auto" w:fill="auto"/>
          </w:tcPr>
          <w:p w14:paraId="4E491C93" w14:textId="77777777" w:rsidR="004E24D5" w:rsidRPr="00594470" w:rsidRDefault="004E24D5" w:rsidP="00C16EEC">
            <w:pPr>
              <w:pStyle w:val="Brdtekstpaaflgende"/>
            </w:pPr>
          </w:p>
        </w:tc>
      </w:tr>
      <w:tr w:rsidR="009E2D13" w:rsidRPr="00594470" w14:paraId="4E491C97" w14:textId="77777777" w:rsidTr="004E0B18">
        <w:trPr>
          <w:trHeight w:val="292"/>
        </w:trPr>
        <w:tc>
          <w:tcPr>
            <w:tcW w:w="3650" w:type="dxa"/>
            <w:shd w:val="clear" w:color="auto" w:fill="auto"/>
          </w:tcPr>
          <w:p w14:paraId="4E491C95" w14:textId="77777777" w:rsidR="009E2D13" w:rsidRPr="00594470" w:rsidRDefault="009E2D13" w:rsidP="009B790A">
            <w:pPr>
              <w:pStyle w:val="Brdtekstpaaflgende"/>
            </w:pPr>
            <w:r w:rsidRPr="00594470">
              <w:t>Date</w:t>
            </w:r>
          </w:p>
        </w:tc>
        <w:tc>
          <w:tcPr>
            <w:tcW w:w="5851" w:type="dxa"/>
            <w:shd w:val="clear" w:color="auto" w:fill="auto"/>
          </w:tcPr>
          <w:p w14:paraId="4E491C96" w14:textId="77777777" w:rsidR="0047487F" w:rsidRPr="00594470" w:rsidRDefault="0047487F" w:rsidP="00C16EEC">
            <w:pPr>
              <w:pStyle w:val="Brdtekstpaaflgende"/>
            </w:pPr>
          </w:p>
        </w:tc>
      </w:tr>
      <w:tr w:rsidR="0075086C" w:rsidRPr="00594470" w14:paraId="4E491C9A" w14:textId="77777777" w:rsidTr="004E0B18">
        <w:trPr>
          <w:trHeight w:val="372"/>
        </w:trPr>
        <w:tc>
          <w:tcPr>
            <w:tcW w:w="3650" w:type="dxa"/>
            <w:shd w:val="clear" w:color="auto" w:fill="auto"/>
          </w:tcPr>
          <w:p w14:paraId="4E491C98" w14:textId="77777777" w:rsidR="0047487F" w:rsidRPr="00594470" w:rsidRDefault="0075086C" w:rsidP="009B790A">
            <w:pPr>
              <w:pStyle w:val="Brdtekstpaaflgende"/>
            </w:pPr>
            <w:r>
              <w:t>P</w:t>
            </w:r>
            <w:r w:rsidRPr="00594470">
              <w:t>lace</w:t>
            </w:r>
          </w:p>
        </w:tc>
        <w:tc>
          <w:tcPr>
            <w:tcW w:w="5851" w:type="dxa"/>
            <w:shd w:val="clear" w:color="auto" w:fill="auto"/>
          </w:tcPr>
          <w:p w14:paraId="4E491C99" w14:textId="77777777" w:rsidR="0075086C" w:rsidRPr="00594470" w:rsidRDefault="0075086C" w:rsidP="00C16EEC">
            <w:pPr>
              <w:pStyle w:val="Brdtekstpaaflgende"/>
            </w:pPr>
          </w:p>
        </w:tc>
      </w:tr>
    </w:tbl>
    <w:p w14:paraId="4E491C9B" w14:textId="77777777" w:rsidR="00C16EEC" w:rsidRPr="00594470" w:rsidRDefault="00C16EEC" w:rsidP="00F2555F">
      <w:pPr>
        <w:pStyle w:val="Brdtekstpaaflgende"/>
      </w:pPr>
    </w:p>
    <w:sectPr w:rsidR="00C16EEC" w:rsidRPr="00594470" w:rsidSect="000839DD">
      <w:headerReference w:type="even" r:id="rId13"/>
      <w:headerReference w:type="default" r:id="rId14"/>
      <w:footerReference w:type="even" r:id="rId15"/>
      <w:footerReference w:type="default" r:id="rId16"/>
      <w:headerReference w:type="first" r:id="rId17"/>
      <w:footerReference w:type="first" r:id="rId18"/>
      <w:endnotePr>
        <w:numFmt w:val="upperLetter"/>
      </w:endnotePr>
      <w:pgSz w:w="11907" w:h="16840" w:code="9"/>
      <w:pgMar w:top="1135" w:right="851" w:bottom="993"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91CA0" w14:textId="77777777" w:rsidR="00A42EFA" w:rsidRDefault="00A42EFA">
      <w:r>
        <w:separator/>
      </w:r>
    </w:p>
  </w:endnote>
  <w:endnote w:type="continuationSeparator" w:id="0">
    <w:p w14:paraId="4E491CA1" w14:textId="77777777" w:rsidR="00A42EFA" w:rsidRDefault="00A4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42EFA" w14:paraId="4E491CB1" w14:textId="77777777">
      <w:tc>
        <w:tcPr>
          <w:tcW w:w="9427" w:type="dxa"/>
          <w:gridSpan w:val="2"/>
        </w:tcPr>
        <w:p w14:paraId="4E491CB0" w14:textId="77777777" w:rsidR="00A42EFA" w:rsidRDefault="00A42EFA">
          <w:pPr>
            <w:spacing w:before="120"/>
            <w:jc w:val="right"/>
            <w:rPr>
              <w:i/>
              <w:noProof/>
              <w:sz w:val="18"/>
            </w:rPr>
          </w:pPr>
          <w:bookmarkStart w:id="1" w:name="BunntekstTittel"/>
          <w:r>
            <w:rPr>
              <w:i/>
              <w:noProof/>
              <w:sz w:val="18"/>
            </w:rPr>
            <w:t xml:space="preserve">           </w:t>
          </w:r>
          <w:bookmarkEnd w:id="1"/>
        </w:p>
      </w:tc>
    </w:tr>
    <w:tr w:rsidR="00A42EFA" w14:paraId="4E491CB4" w14:textId="77777777">
      <w:tc>
        <w:tcPr>
          <w:tcW w:w="4891" w:type="dxa"/>
        </w:tcPr>
        <w:p w14:paraId="4E491CB2" w14:textId="77777777" w:rsidR="00A42EFA" w:rsidRDefault="00A42EFA">
          <w:pPr>
            <w:pStyle w:val="Topptekst"/>
            <w:rPr>
              <w:noProof/>
            </w:rPr>
          </w:pPr>
        </w:p>
      </w:tc>
      <w:tc>
        <w:tcPr>
          <w:tcW w:w="4536" w:type="dxa"/>
        </w:tcPr>
        <w:p w14:paraId="4E491CB3" w14:textId="77777777" w:rsidR="00A42EFA" w:rsidRDefault="00A42EFA">
          <w:pPr>
            <w:pStyle w:val="Topptekst"/>
            <w:rPr>
              <w:noProof/>
            </w:rPr>
          </w:pPr>
        </w:p>
      </w:tc>
    </w:tr>
  </w:tbl>
  <w:p w14:paraId="4E491CB5" w14:textId="77777777" w:rsidR="00A42EFA" w:rsidRDefault="00A42EFA">
    <w:pPr>
      <w:pStyle w:val="Bunntekst"/>
      <w:rPr>
        <w:sz w:val="4"/>
      </w:rPr>
    </w:pPr>
  </w:p>
  <w:p w14:paraId="4E491CB6" w14:textId="77777777" w:rsidR="00A42EFA" w:rsidRDefault="00A42EFA">
    <w:pPr>
      <w:pStyle w:val="Bunntekst"/>
      <w:rPr>
        <w:sz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91CBC" w14:textId="77777777" w:rsidR="00A42EFA" w:rsidRDefault="00A42EFA">
    <w:pPr>
      <w:rPr>
        <w:noProof/>
        <w:sz w:val="4"/>
      </w:rPr>
    </w:pPr>
  </w:p>
  <w:p w14:paraId="4E491CBD" w14:textId="77777777" w:rsidR="00A42EFA" w:rsidRDefault="00A42EF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1335" w:type="dxa"/>
      <w:jc w:val="right"/>
      <w:tblLayout w:type="fixed"/>
      <w:tblCellMar>
        <w:left w:w="71" w:type="dxa"/>
        <w:right w:w="71" w:type="dxa"/>
      </w:tblCellMar>
      <w:tblLook w:val="0000" w:firstRow="0" w:lastRow="0" w:firstColumn="0" w:lastColumn="0" w:noHBand="0" w:noVBand="0"/>
    </w:tblPr>
    <w:tblGrid>
      <w:gridCol w:w="16445"/>
      <w:gridCol w:w="4890"/>
    </w:tblGrid>
    <w:tr w:rsidR="00A42EFA" w14:paraId="4E491CC6" w14:textId="77777777" w:rsidTr="0026203F">
      <w:trPr>
        <w:jc w:val="right"/>
      </w:trPr>
      <w:tc>
        <w:tcPr>
          <w:tcW w:w="21335" w:type="dxa"/>
          <w:gridSpan w:val="2"/>
        </w:tcPr>
        <w:p w14:paraId="4E491CC5" w14:textId="77777777" w:rsidR="00A42EFA" w:rsidRDefault="00A42EFA" w:rsidP="00F13FA6">
          <w:pPr>
            <w:tabs>
              <w:tab w:val="left" w:pos="11670"/>
              <w:tab w:val="right" w:pos="21193"/>
            </w:tabs>
            <w:spacing w:before="120"/>
            <w:rPr>
              <w:i/>
              <w:noProof/>
              <w:sz w:val="18"/>
            </w:rPr>
          </w:pPr>
        </w:p>
      </w:tc>
    </w:tr>
    <w:tr w:rsidR="00A42EFA" w14:paraId="4E491CC9" w14:textId="77777777" w:rsidTr="0026203F">
      <w:trPr>
        <w:jc w:val="right"/>
      </w:trPr>
      <w:tc>
        <w:tcPr>
          <w:tcW w:w="16445" w:type="dxa"/>
        </w:tcPr>
        <w:p w14:paraId="4E491CC7" w14:textId="77777777" w:rsidR="00A42EFA" w:rsidRPr="0026203F" w:rsidRDefault="00A42EFA" w:rsidP="0026203F">
          <w:pPr>
            <w:pStyle w:val="Topptekstoddetall"/>
            <w:rPr>
              <w:b w:val="0"/>
              <w:noProof/>
              <w:sz w:val="16"/>
              <w:szCs w:val="16"/>
            </w:rPr>
          </w:pPr>
        </w:p>
      </w:tc>
      <w:tc>
        <w:tcPr>
          <w:tcW w:w="4890" w:type="dxa"/>
        </w:tcPr>
        <w:p w14:paraId="4E491CC8" w14:textId="77777777" w:rsidR="00A42EFA" w:rsidRDefault="00A42EFA">
          <w:pPr>
            <w:pStyle w:val="Topptekstoddetall"/>
            <w:rPr>
              <w:noProof/>
            </w:rPr>
          </w:pPr>
        </w:p>
      </w:tc>
    </w:tr>
  </w:tbl>
  <w:p w14:paraId="4E491CCA" w14:textId="77777777" w:rsidR="00A42EFA" w:rsidRDefault="00A42EFA">
    <w:pPr>
      <w:rPr>
        <w:noProof/>
        <w:sz w:val="12"/>
      </w:rPr>
    </w:pPr>
  </w:p>
  <w:p w14:paraId="4E491CCB" w14:textId="77777777" w:rsidR="00A42EFA" w:rsidRDefault="00A42EF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91C9E" w14:textId="77777777" w:rsidR="00A42EFA" w:rsidRDefault="00A42EFA">
      <w:r>
        <w:separator/>
      </w:r>
    </w:p>
  </w:footnote>
  <w:footnote w:type="continuationSeparator" w:id="0">
    <w:p w14:paraId="4E491C9F" w14:textId="77777777" w:rsidR="00A42EFA" w:rsidRDefault="00A42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91CA2" w14:textId="00DB191A" w:rsidR="00A42EFA" w:rsidRPr="00832745" w:rsidRDefault="00A42EFA" w:rsidP="002D0BCE">
    <w:pPr>
      <w:pStyle w:val="Topptekst"/>
      <w:pBdr>
        <w:bottom w:val="single" w:sz="6" w:space="1" w:color="auto"/>
      </w:pBdr>
      <w:tabs>
        <w:tab w:val="right" w:pos="9639"/>
      </w:tabs>
      <w:rPr>
        <w:rFonts w:ascii="Times New Roman" w:hAnsi="Times New Roman"/>
        <w:sz w:val="28"/>
        <w:szCs w:val="28"/>
        <w:lang w:val="en-US"/>
      </w:rPr>
    </w:pPr>
    <w:r>
      <w:rPr>
        <w:rFonts w:ascii="Times New Roman" w:hAnsi="Times New Roman"/>
        <w:sz w:val="28"/>
        <w:szCs w:val="28"/>
        <w:lang w:val="en-US"/>
      </w:rPr>
      <w:t xml:space="preserve">INVITATION TO </w:t>
    </w:r>
    <w:r w:rsidR="00F61BDF">
      <w:rPr>
        <w:rFonts w:ascii="Times New Roman" w:hAnsi="Times New Roman"/>
        <w:sz w:val="28"/>
        <w:szCs w:val="28"/>
        <w:lang w:val="en-US"/>
      </w:rPr>
      <w:t>PRE-</w:t>
    </w:r>
    <w:r w:rsidRPr="003107BD">
      <w:rPr>
        <w:rFonts w:ascii="Times New Roman" w:hAnsi="Times New Roman"/>
        <w:sz w:val="28"/>
        <w:szCs w:val="28"/>
        <w:lang w:val="en-US"/>
      </w:rPr>
      <w:t xml:space="preserve">QUALIFICATION </w:t>
    </w:r>
    <w:r>
      <w:rPr>
        <w:rFonts w:ascii="Times New Roman" w:hAnsi="Times New Roman"/>
        <w:sz w:val="28"/>
        <w:szCs w:val="28"/>
        <w:lang w:val="en-US"/>
      </w:rPr>
      <w:t>100822</w:t>
    </w:r>
  </w:p>
  <w:p w14:paraId="4E491CA3" w14:textId="77777777" w:rsidR="00A42EFA" w:rsidRPr="00832745" w:rsidRDefault="00A42EFA" w:rsidP="002D0BCE">
    <w:pPr>
      <w:pStyle w:val="Topptekst"/>
      <w:pBdr>
        <w:bottom w:val="single" w:sz="6" w:space="1" w:color="auto"/>
      </w:pBdr>
      <w:tabs>
        <w:tab w:val="right" w:pos="9639"/>
      </w:tabs>
      <w:rPr>
        <w:rFonts w:ascii="Times New Roman" w:hAnsi="Times New Roman"/>
        <w:lang w:val="en-US"/>
      </w:rPr>
    </w:pPr>
    <w:r w:rsidRPr="00832745">
      <w:rPr>
        <w:rFonts w:ascii="Times New Roman" w:hAnsi="Times New Roman"/>
        <w:lang w:val="en-US"/>
      </w:rPr>
      <w:t xml:space="preserve">PART 1 - </w:t>
    </w:r>
    <w:r w:rsidRPr="00832745">
      <w:rPr>
        <w:rFonts w:ascii="Times New Roman" w:hAnsi="Times New Roman"/>
      </w:rPr>
      <w:t xml:space="preserve">ANNEX D </w:t>
    </w:r>
  </w:p>
  <w:p w14:paraId="4E491CA4" w14:textId="77777777" w:rsidR="00A42EFA" w:rsidRPr="000169BE" w:rsidRDefault="00A42EFA" w:rsidP="000169BE">
    <w:pPr>
      <w:pStyle w:val="Topptekst"/>
      <w:pBdr>
        <w:bottom w:val="single" w:sz="6" w:space="1" w:color="auto"/>
      </w:pBdr>
      <w:tabs>
        <w:tab w:val="right" w:pos="9639"/>
      </w:tabs>
      <w:rPr>
        <w:rFonts w:ascii="Times New Roman" w:hAnsi="Times New Roman"/>
        <w:sz w:val="20"/>
      </w:rPr>
    </w:pPr>
    <w:r w:rsidRPr="000169BE">
      <w:rPr>
        <w:rFonts w:ascii="Times New Roman" w:hAnsi="Times New Roman"/>
        <w:sz w:val="20"/>
      </w:rPr>
      <w:t>CANDIDATE REPRESENTATIONS AND STATEMENT OF PAST PERFORMANCE ASSESSMENT</w:t>
    </w:r>
  </w:p>
  <w:p w14:paraId="4E491CA5" w14:textId="77777777" w:rsidR="00A42EFA" w:rsidRPr="000169BE" w:rsidRDefault="00A42EFA" w:rsidP="002D0BCE">
    <w:pPr>
      <w:pStyle w:val="Topptekst"/>
      <w:pBdr>
        <w:bottom w:val="single" w:sz="6" w:space="1" w:color="auto"/>
      </w:pBdr>
      <w:tabs>
        <w:tab w:val="right" w:pos="9639"/>
      </w:tabs>
      <w:rPr>
        <w:rFonts w:ascii="Times New Roman" w:hAnsi="Times New Roman"/>
      </w:rPr>
    </w:pPr>
  </w:p>
  <w:tbl>
    <w:tblPr>
      <w:tblW w:w="0" w:type="auto"/>
      <w:tblLayout w:type="fixed"/>
      <w:tblCellMar>
        <w:left w:w="71" w:type="dxa"/>
        <w:right w:w="71" w:type="dxa"/>
      </w:tblCellMar>
      <w:tblLook w:val="0000" w:firstRow="0" w:lastRow="0" w:firstColumn="0" w:lastColumn="0" w:noHBand="0" w:noVBand="0"/>
    </w:tblPr>
    <w:tblGrid>
      <w:gridCol w:w="3969"/>
      <w:gridCol w:w="3187"/>
      <w:gridCol w:w="2268"/>
    </w:tblGrid>
    <w:tr w:rsidR="00A42EFA" w14:paraId="4E491CA9" w14:textId="77777777">
      <w:tc>
        <w:tcPr>
          <w:tcW w:w="3969" w:type="dxa"/>
        </w:tcPr>
        <w:p w14:paraId="4E491CA6" w14:textId="77777777" w:rsidR="00A42EFA" w:rsidRDefault="00A42EFA">
          <w:pPr>
            <w:pStyle w:val="Topptekst"/>
            <w:rPr>
              <w:noProof/>
            </w:rPr>
          </w:pPr>
        </w:p>
      </w:tc>
      <w:tc>
        <w:tcPr>
          <w:tcW w:w="3187" w:type="dxa"/>
        </w:tcPr>
        <w:p w14:paraId="4E491CA7" w14:textId="77777777" w:rsidR="00A42EFA" w:rsidRDefault="00A42EFA">
          <w:pPr>
            <w:pStyle w:val="Topptekst"/>
            <w:rPr>
              <w:noProof/>
            </w:rPr>
          </w:pPr>
        </w:p>
      </w:tc>
      <w:tc>
        <w:tcPr>
          <w:tcW w:w="2268" w:type="dxa"/>
        </w:tcPr>
        <w:p w14:paraId="4E491CA8" w14:textId="77777777" w:rsidR="00A42EFA" w:rsidRDefault="00A42EFA">
          <w:pPr>
            <w:pStyle w:val="Topptekst"/>
            <w:rPr>
              <w:noProof/>
            </w:rPr>
          </w:pPr>
        </w:p>
      </w:tc>
    </w:tr>
  </w:tbl>
  <w:p w14:paraId="4E491CAA" w14:textId="77777777" w:rsidR="00A42EFA" w:rsidRDefault="00A42EFA">
    <w:pPr>
      <w:pStyle w:val="Topptekst"/>
      <w:rPr>
        <w:noProof/>
        <w:sz w:val="4"/>
      </w:rPr>
    </w:pPr>
  </w:p>
  <w:p w14:paraId="4E491CAB" w14:textId="77777777" w:rsidR="00A42EFA" w:rsidRDefault="00A42EF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91CAC" w14:textId="6EFD0A1A" w:rsidR="00A42EFA" w:rsidRPr="00832745" w:rsidRDefault="00A42EFA" w:rsidP="00100ECB">
    <w:pPr>
      <w:pStyle w:val="Topptekst"/>
      <w:pBdr>
        <w:bottom w:val="single" w:sz="6" w:space="1" w:color="auto"/>
      </w:pBdr>
      <w:tabs>
        <w:tab w:val="right" w:pos="9639"/>
      </w:tabs>
      <w:rPr>
        <w:rFonts w:ascii="Times New Roman" w:hAnsi="Times New Roman"/>
        <w:sz w:val="28"/>
        <w:szCs w:val="28"/>
        <w:lang w:val="en-US"/>
      </w:rPr>
    </w:pPr>
    <w:r>
      <w:rPr>
        <w:rFonts w:ascii="Times New Roman" w:hAnsi="Times New Roman"/>
        <w:sz w:val="28"/>
        <w:szCs w:val="28"/>
        <w:lang w:val="en-US"/>
      </w:rPr>
      <w:t xml:space="preserve">INVITATION TO </w:t>
    </w:r>
    <w:r w:rsidR="00F61BDF">
      <w:rPr>
        <w:rFonts w:ascii="Times New Roman" w:hAnsi="Times New Roman"/>
        <w:sz w:val="28"/>
        <w:szCs w:val="28"/>
        <w:lang w:val="en-US"/>
      </w:rPr>
      <w:t>PRE-</w:t>
    </w:r>
    <w:r w:rsidRPr="003107BD">
      <w:rPr>
        <w:rFonts w:ascii="Times New Roman" w:hAnsi="Times New Roman"/>
        <w:sz w:val="28"/>
        <w:szCs w:val="28"/>
        <w:lang w:val="en-US"/>
      </w:rPr>
      <w:t xml:space="preserve">QUALIFICATION </w:t>
    </w:r>
    <w:r>
      <w:rPr>
        <w:rFonts w:ascii="Times New Roman" w:hAnsi="Times New Roman"/>
        <w:sz w:val="28"/>
        <w:szCs w:val="28"/>
        <w:lang w:val="en-US"/>
      </w:rPr>
      <w:t>100822</w:t>
    </w:r>
  </w:p>
  <w:p w14:paraId="4E491CAD" w14:textId="77777777" w:rsidR="00A42EFA" w:rsidRPr="00832745" w:rsidRDefault="00A42EFA" w:rsidP="00100ECB">
    <w:pPr>
      <w:pStyle w:val="Topptekst"/>
      <w:pBdr>
        <w:bottom w:val="single" w:sz="6" w:space="1" w:color="auto"/>
      </w:pBdr>
      <w:tabs>
        <w:tab w:val="right" w:pos="9639"/>
      </w:tabs>
      <w:rPr>
        <w:rFonts w:ascii="Times New Roman" w:hAnsi="Times New Roman"/>
        <w:lang w:val="en-US"/>
      </w:rPr>
    </w:pPr>
    <w:r w:rsidRPr="00832745">
      <w:rPr>
        <w:rFonts w:ascii="Times New Roman" w:hAnsi="Times New Roman"/>
        <w:lang w:val="en-US"/>
      </w:rPr>
      <w:t xml:space="preserve">PART 1 - </w:t>
    </w:r>
    <w:r w:rsidRPr="00832745">
      <w:rPr>
        <w:rFonts w:ascii="Times New Roman" w:hAnsi="Times New Roman"/>
      </w:rPr>
      <w:t xml:space="preserve">ANNEX D </w:t>
    </w:r>
  </w:p>
  <w:p w14:paraId="4E491CAE" w14:textId="77777777" w:rsidR="00A42EFA" w:rsidRPr="000169BE" w:rsidRDefault="00A42EFA" w:rsidP="000169BE">
    <w:pPr>
      <w:pStyle w:val="Topptekst"/>
      <w:pBdr>
        <w:bottom w:val="single" w:sz="6" w:space="1" w:color="auto"/>
      </w:pBdr>
      <w:tabs>
        <w:tab w:val="right" w:pos="9639"/>
      </w:tabs>
      <w:rPr>
        <w:rFonts w:ascii="Times New Roman" w:hAnsi="Times New Roman"/>
        <w:sz w:val="20"/>
      </w:rPr>
    </w:pPr>
    <w:r w:rsidRPr="000169BE">
      <w:rPr>
        <w:rFonts w:ascii="Times New Roman" w:hAnsi="Times New Roman"/>
        <w:sz w:val="20"/>
      </w:rPr>
      <w:t>CANDIDATE REPRESENTATIONS AND STATEMENT OF PAST PERFORMANCE ASSESSMENT</w:t>
    </w:r>
  </w:p>
  <w:p w14:paraId="4E491CAF" w14:textId="77777777" w:rsidR="00A42EFA" w:rsidRPr="0034054E" w:rsidRDefault="00A42EFA" w:rsidP="0034054E">
    <w:pPr>
      <w:pStyle w:val="Topptekst"/>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91CBE" w14:textId="197D48DF" w:rsidR="00A42EFA" w:rsidRPr="003107BD" w:rsidRDefault="00A42EFA" w:rsidP="00036CFD">
    <w:pPr>
      <w:pStyle w:val="Topptekst"/>
      <w:pBdr>
        <w:bottom w:val="single" w:sz="6" w:space="1" w:color="auto"/>
      </w:pBdr>
      <w:tabs>
        <w:tab w:val="right" w:pos="9639"/>
      </w:tabs>
      <w:rPr>
        <w:rFonts w:ascii="Times New Roman" w:hAnsi="Times New Roman"/>
        <w:sz w:val="28"/>
        <w:szCs w:val="28"/>
        <w:lang w:val="en-US"/>
      </w:rPr>
    </w:pPr>
    <w:r>
      <w:rPr>
        <w:rFonts w:ascii="Times New Roman" w:hAnsi="Times New Roman"/>
        <w:sz w:val="28"/>
        <w:szCs w:val="28"/>
        <w:lang w:val="en-US"/>
      </w:rPr>
      <w:t xml:space="preserve">INVITATION TO </w:t>
    </w:r>
    <w:r w:rsidR="00F61BDF">
      <w:rPr>
        <w:rFonts w:ascii="Times New Roman" w:hAnsi="Times New Roman"/>
        <w:sz w:val="28"/>
        <w:szCs w:val="28"/>
        <w:lang w:val="en-US"/>
      </w:rPr>
      <w:t>PRE-</w:t>
    </w:r>
    <w:r w:rsidRPr="003107BD">
      <w:rPr>
        <w:rFonts w:ascii="Times New Roman" w:hAnsi="Times New Roman"/>
        <w:sz w:val="28"/>
        <w:szCs w:val="28"/>
        <w:lang w:val="en-US"/>
      </w:rPr>
      <w:t>QUALIFICATION 10</w:t>
    </w:r>
    <w:r>
      <w:rPr>
        <w:rFonts w:ascii="Times New Roman" w:hAnsi="Times New Roman"/>
        <w:sz w:val="28"/>
        <w:szCs w:val="28"/>
        <w:lang w:val="en-US"/>
      </w:rPr>
      <w:t>0822</w:t>
    </w:r>
  </w:p>
  <w:p w14:paraId="4E491CBF" w14:textId="77777777" w:rsidR="00A42EFA" w:rsidRPr="003107BD" w:rsidRDefault="00A42EFA" w:rsidP="00036CFD">
    <w:pPr>
      <w:pStyle w:val="Topptekst"/>
      <w:pBdr>
        <w:bottom w:val="single" w:sz="6" w:space="1" w:color="auto"/>
      </w:pBdr>
      <w:tabs>
        <w:tab w:val="right" w:pos="9639"/>
      </w:tabs>
      <w:rPr>
        <w:rFonts w:ascii="Times New Roman" w:hAnsi="Times New Roman"/>
        <w:lang w:val="en-US"/>
      </w:rPr>
    </w:pPr>
    <w:r w:rsidRPr="003107BD">
      <w:rPr>
        <w:rFonts w:ascii="Times New Roman" w:hAnsi="Times New Roman"/>
        <w:lang w:val="en-US"/>
      </w:rPr>
      <w:t xml:space="preserve">PART 1 - </w:t>
    </w:r>
    <w:r w:rsidRPr="003107BD">
      <w:rPr>
        <w:rFonts w:ascii="Times New Roman" w:hAnsi="Times New Roman"/>
      </w:rPr>
      <w:t xml:space="preserve">ANNEX D </w:t>
    </w:r>
  </w:p>
  <w:p w14:paraId="4E491CC0" w14:textId="77777777" w:rsidR="00A42EFA" w:rsidRPr="000169BE" w:rsidRDefault="00A42EFA" w:rsidP="00036CFD">
    <w:pPr>
      <w:pStyle w:val="Topptekst"/>
      <w:pBdr>
        <w:bottom w:val="single" w:sz="6" w:space="1" w:color="auto"/>
      </w:pBdr>
      <w:tabs>
        <w:tab w:val="right" w:pos="9639"/>
      </w:tabs>
      <w:rPr>
        <w:rFonts w:ascii="Times New Roman" w:hAnsi="Times New Roman"/>
        <w:sz w:val="20"/>
      </w:rPr>
    </w:pPr>
    <w:r w:rsidRPr="000169BE">
      <w:rPr>
        <w:rFonts w:ascii="Times New Roman" w:hAnsi="Times New Roman"/>
        <w:sz w:val="20"/>
      </w:rPr>
      <w:t>CANDIDATE REPRESENTATIONS AND STATEMENT OF PAST PERFORMANCE ASSESSMENT</w:t>
    </w:r>
  </w:p>
  <w:p w14:paraId="4E491CC1" w14:textId="77777777" w:rsidR="00A42EFA" w:rsidRDefault="00A42EFA">
    <w:pPr>
      <w:pStyle w:val="Topptekst"/>
      <w:rPr>
        <w:noProof/>
        <w:sz w:val="4"/>
      </w:rPr>
    </w:pPr>
  </w:p>
  <w:p w14:paraId="4E491CC2" w14:textId="77777777" w:rsidR="00A42EFA" w:rsidRDefault="00A42EFA">
    <w:pPr>
      <w:pStyle w:val="Topptekst"/>
      <w:rPr>
        <w:noProof/>
        <w:sz w:val="4"/>
      </w:rPr>
    </w:pPr>
  </w:p>
  <w:p w14:paraId="4E491CC3" w14:textId="77777777" w:rsidR="00A42EFA" w:rsidRDefault="00A42EFA">
    <w:pPr>
      <w:pStyle w:val="Topptekst"/>
      <w:rPr>
        <w:noProof/>
        <w:sz w:val="4"/>
      </w:rPr>
    </w:pPr>
  </w:p>
  <w:p w14:paraId="4E491CC4" w14:textId="77777777" w:rsidR="00A42EFA" w:rsidRDefault="00A42EFA">
    <w:pPr>
      <w:pStyle w:val="Topptekst"/>
      <w:rPr>
        <w:noProof/>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54E95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nothing"/>
      <w:lvlText w:val=""/>
      <w:lvlJc w:val="left"/>
      <w:pPr>
        <w:ind w:left="0" w:firstLine="0"/>
      </w:pPr>
    </w:lvl>
    <w:lvl w:ilvl="5">
      <w:start w:val="1"/>
      <w:numFmt w:val="none"/>
      <w:pStyle w:val="Overskrift6"/>
      <w:lvlText w:val=""/>
      <w:lvlJc w:val="left"/>
      <w:pPr>
        <w:tabs>
          <w:tab w:val="num" w:pos="0"/>
        </w:tabs>
        <w:ind w:left="0" w:firstLine="0"/>
      </w:pPr>
      <w:rPr>
        <w:rFonts w:ascii="Wingdings" w:hAnsi="Wingdings" w:hint="default"/>
        <w:sz w:val="40"/>
      </w:rPr>
    </w:lvl>
    <w:lvl w:ilvl="6">
      <w:start w:val="1"/>
      <w:numFmt w:val="none"/>
      <w:pStyle w:val="Overskrift7"/>
      <w:lvlText w:val=""/>
      <w:lvlJc w:val="left"/>
      <w:pPr>
        <w:tabs>
          <w:tab w:val="num" w:pos="0"/>
        </w:tabs>
        <w:ind w:left="0" w:firstLine="0"/>
      </w:pPr>
      <w:rPr>
        <w:rFonts w:ascii="Wingdings" w:hAnsi="Wingdings" w:hint="default"/>
        <w:sz w:val="44"/>
      </w:rPr>
    </w:lvl>
    <w:lvl w:ilvl="7">
      <w:start w:val="1"/>
      <w:numFmt w:val="none"/>
      <w:pStyle w:val="Overskrift8"/>
      <w:lvlText w:val=""/>
      <w:lvlJc w:val="left"/>
      <w:pPr>
        <w:tabs>
          <w:tab w:val="num" w:pos="0"/>
        </w:tabs>
        <w:ind w:left="0" w:firstLine="0"/>
      </w:pPr>
      <w:rPr>
        <w:rFonts w:ascii="Wingdings" w:hAnsi="Wingdings" w:hint="default"/>
        <w:b w:val="0"/>
        <w:i w:val="0"/>
        <w:sz w:val="44"/>
      </w:rPr>
    </w:lvl>
    <w:lvl w:ilvl="8">
      <w:start w:val="1"/>
      <w:numFmt w:val="none"/>
      <w:pStyle w:val="Overskrift9"/>
      <w:lvlText w:val=""/>
      <w:lvlJc w:val="left"/>
      <w:pPr>
        <w:tabs>
          <w:tab w:val="num" w:pos="0"/>
        </w:tabs>
        <w:ind w:left="0" w:firstLine="0"/>
      </w:pPr>
      <w:rPr>
        <w:rFonts w:ascii="Wingdings" w:hAnsi="Wingdings" w:hint="default"/>
        <w:b w:val="0"/>
        <w:i w:val="0"/>
        <w:sz w:val="48"/>
      </w:rPr>
    </w:lvl>
  </w:abstractNum>
  <w:abstractNum w:abstractNumId="1" w15:restartNumberingAfterBreak="0">
    <w:nsid w:val="037B2B8D"/>
    <w:multiLevelType w:val="hybridMultilevel"/>
    <w:tmpl w:val="D72433A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3C61623"/>
    <w:multiLevelType w:val="hybridMultilevel"/>
    <w:tmpl w:val="CBF4F28C"/>
    <w:lvl w:ilvl="0" w:tplc="C092525E">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40A52E21"/>
    <w:multiLevelType w:val="hybridMultilevel"/>
    <w:tmpl w:val="ED383AA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51E4609B"/>
    <w:multiLevelType w:val="singleLevel"/>
    <w:tmpl w:val="6A5CD3D8"/>
    <w:lvl w:ilvl="0">
      <w:start w:val="1"/>
      <w:numFmt w:val="bullet"/>
      <w:pStyle w:val="Punktliste"/>
      <w:lvlText w:val=""/>
      <w:lvlJc w:val="left"/>
      <w:pPr>
        <w:tabs>
          <w:tab w:val="num" w:pos="360"/>
        </w:tabs>
        <w:ind w:left="360" w:hanging="360"/>
      </w:pPr>
      <w:rPr>
        <w:rFonts w:ascii="Symbol" w:hAnsi="Symbol" w:hint="default"/>
      </w:rPr>
    </w:lvl>
  </w:abstractNum>
  <w:abstractNum w:abstractNumId="5" w15:restartNumberingAfterBreak="0">
    <w:nsid w:val="55835B2B"/>
    <w:multiLevelType w:val="hybridMultilevel"/>
    <w:tmpl w:val="7766F532"/>
    <w:lvl w:ilvl="0" w:tplc="43D8169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564152C7"/>
    <w:multiLevelType w:val="hybridMultilevel"/>
    <w:tmpl w:val="A3E629F0"/>
    <w:lvl w:ilvl="0" w:tplc="3968A0E8">
      <w:numFmt w:val="bullet"/>
      <w:lvlText w:val="-"/>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68625ED"/>
    <w:multiLevelType w:val="hybridMultilevel"/>
    <w:tmpl w:val="4672033E"/>
    <w:lvl w:ilvl="0" w:tplc="DAB4B56E">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896357F"/>
    <w:multiLevelType w:val="multilevel"/>
    <w:tmpl w:val="75826DE2"/>
    <w:lvl w:ilvl="0">
      <w:start w:val="1"/>
      <w:numFmt w:val="decimal"/>
      <w:pStyle w:val="Krav"/>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794"/>
        </w:tabs>
        <w:ind w:left="794" w:hanging="794"/>
      </w:pPr>
    </w:lvl>
    <w:lvl w:ilvl="3">
      <w:start w:val="1"/>
      <w:numFmt w:val="decimal"/>
      <w:lvlText w:val="%1.%2.%3.%4"/>
      <w:lvlJc w:val="left"/>
      <w:pPr>
        <w:tabs>
          <w:tab w:val="num" w:pos="1080"/>
        </w:tabs>
        <w:ind w:left="794" w:hanging="79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5D2E7862"/>
    <w:multiLevelType w:val="singleLevel"/>
    <w:tmpl w:val="FDD2261A"/>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10" w15:restartNumberingAfterBreak="0">
    <w:nsid w:val="68DD4395"/>
    <w:multiLevelType w:val="hybridMultilevel"/>
    <w:tmpl w:val="4672033E"/>
    <w:lvl w:ilvl="0" w:tplc="DAB4B56E">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727F504B"/>
    <w:multiLevelType w:val="hybridMultilevel"/>
    <w:tmpl w:val="FA2C215A"/>
    <w:lvl w:ilvl="0" w:tplc="D4763CEE">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F3862AC"/>
    <w:multiLevelType w:val="hybridMultilevel"/>
    <w:tmpl w:val="4672033E"/>
    <w:lvl w:ilvl="0" w:tplc="DAB4B56E">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11"/>
  </w:num>
  <w:num w:numId="5">
    <w:abstractNumId w:val="1"/>
  </w:num>
  <w:num w:numId="6">
    <w:abstractNumId w:val="6"/>
  </w:num>
  <w:num w:numId="7">
    <w:abstractNumId w:val="5"/>
  </w:num>
  <w:num w:numId="8">
    <w:abstractNumId w:val="2"/>
  </w:num>
  <w:num w:numId="9">
    <w:abstractNumId w:val="3"/>
  </w:num>
  <w:num w:numId="10">
    <w:abstractNumId w:val="7"/>
  </w:num>
  <w:num w:numId="11">
    <w:abstractNumId w:val="10"/>
  </w:num>
  <w:num w:numId="12">
    <w:abstractNumId w:val="12"/>
  </w:num>
  <w:num w:numId="13">
    <w:abstractNumId w:val="0"/>
  </w:num>
  <w:num w:numId="14">
    <w:abstractNumId w:val="0"/>
  </w:num>
  <w:num w:numId="15">
    <w:abstractNumId w:val="8"/>
  </w:num>
  <w:num w:numId="16">
    <w:abstractNumId w:val="0"/>
  </w:num>
  <w:num w:numId="17">
    <w:abstractNumId w:val="0"/>
  </w:num>
  <w:num w:numId="18">
    <w:abstractNumId w:val="0"/>
  </w:num>
  <w:num w:numId="19">
    <w:abstractNumId w:val="0"/>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nb-NO"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footnote w:id="-1"/>
    <w:footnote w:id="0"/>
  </w:footnotePr>
  <w:endnotePr>
    <w:numFmt w:val="upp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unnetMal" w:val="Nei"/>
    <w:docVar w:name="MalVersjon" w:val="5"/>
    <w:docVar w:name="ValgtStilgalleri" w:val="1-skriv"/>
  </w:docVars>
  <w:rsids>
    <w:rsidRoot w:val="005862EF"/>
    <w:rsid w:val="00004A21"/>
    <w:rsid w:val="000169BE"/>
    <w:rsid w:val="000260E1"/>
    <w:rsid w:val="00036306"/>
    <w:rsid w:val="00036825"/>
    <w:rsid w:val="00036CFD"/>
    <w:rsid w:val="00036E3D"/>
    <w:rsid w:val="000622D8"/>
    <w:rsid w:val="000672FC"/>
    <w:rsid w:val="000839DD"/>
    <w:rsid w:val="00091C10"/>
    <w:rsid w:val="00092BB8"/>
    <w:rsid w:val="00097648"/>
    <w:rsid w:val="000A0387"/>
    <w:rsid w:val="000B0CCF"/>
    <w:rsid w:val="000B12A3"/>
    <w:rsid w:val="000B2749"/>
    <w:rsid w:val="000B28C9"/>
    <w:rsid w:val="000B4203"/>
    <w:rsid w:val="000B50E6"/>
    <w:rsid w:val="000C2799"/>
    <w:rsid w:val="000C66B8"/>
    <w:rsid w:val="000D46CA"/>
    <w:rsid w:val="000E5CCF"/>
    <w:rsid w:val="000E63A6"/>
    <w:rsid w:val="00100ECB"/>
    <w:rsid w:val="00101A30"/>
    <w:rsid w:val="0011148C"/>
    <w:rsid w:val="00112997"/>
    <w:rsid w:val="00116F32"/>
    <w:rsid w:val="00134874"/>
    <w:rsid w:val="001467A7"/>
    <w:rsid w:val="001558CC"/>
    <w:rsid w:val="00167011"/>
    <w:rsid w:val="00187E72"/>
    <w:rsid w:val="00193B71"/>
    <w:rsid w:val="001975D0"/>
    <w:rsid w:val="001A234C"/>
    <w:rsid w:val="001A3FF7"/>
    <w:rsid w:val="001B3E34"/>
    <w:rsid w:val="001B62EF"/>
    <w:rsid w:val="001C1C06"/>
    <w:rsid w:val="001D57D0"/>
    <w:rsid w:val="001F70C5"/>
    <w:rsid w:val="001F792F"/>
    <w:rsid w:val="00213F5A"/>
    <w:rsid w:val="0021711E"/>
    <w:rsid w:val="00224ED7"/>
    <w:rsid w:val="00235C18"/>
    <w:rsid w:val="0024155C"/>
    <w:rsid w:val="00247B37"/>
    <w:rsid w:val="002612CB"/>
    <w:rsid w:val="0026203F"/>
    <w:rsid w:val="002679DC"/>
    <w:rsid w:val="00270F16"/>
    <w:rsid w:val="002778AD"/>
    <w:rsid w:val="00277F32"/>
    <w:rsid w:val="0028695A"/>
    <w:rsid w:val="002B52C2"/>
    <w:rsid w:val="002C3F53"/>
    <w:rsid w:val="002D0BCE"/>
    <w:rsid w:val="002D107E"/>
    <w:rsid w:val="002E458E"/>
    <w:rsid w:val="002F379A"/>
    <w:rsid w:val="00301360"/>
    <w:rsid w:val="003107BD"/>
    <w:rsid w:val="00312043"/>
    <w:rsid w:val="00315A7D"/>
    <w:rsid w:val="00317B13"/>
    <w:rsid w:val="003205FE"/>
    <w:rsid w:val="00322B90"/>
    <w:rsid w:val="00331850"/>
    <w:rsid w:val="0033482F"/>
    <w:rsid w:val="00335B3D"/>
    <w:rsid w:val="0034054E"/>
    <w:rsid w:val="00342636"/>
    <w:rsid w:val="00375159"/>
    <w:rsid w:val="0037575C"/>
    <w:rsid w:val="003821E4"/>
    <w:rsid w:val="00387630"/>
    <w:rsid w:val="0039061D"/>
    <w:rsid w:val="00394F1F"/>
    <w:rsid w:val="003A3FB1"/>
    <w:rsid w:val="003A67B8"/>
    <w:rsid w:val="003B276B"/>
    <w:rsid w:val="003B7F3A"/>
    <w:rsid w:val="003C2563"/>
    <w:rsid w:val="003C5C0A"/>
    <w:rsid w:val="003C6EB4"/>
    <w:rsid w:val="003C78C4"/>
    <w:rsid w:val="003D02E4"/>
    <w:rsid w:val="003D2AC9"/>
    <w:rsid w:val="003E5982"/>
    <w:rsid w:val="003E6B09"/>
    <w:rsid w:val="00400DA0"/>
    <w:rsid w:val="004019C7"/>
    <w:rsid w:val="00411803"/>
    <w:rsid w:val="00416A86"/>
    <w:rsid w:val="00420F02"/>
    <w:rsid w:val="00431605"/>
    <w:rsid w:val="0045035B"/>
    <w:rsid w:val="0045434C"/>
    <w:rsid w:val="0046336A"/>
    <w:rsid w:val="00463E3D"/>
    <w:rsid w:val="0047487F"/>
    <w:rsid w:val="004764BA"/>
    <w:rsid w:val="00477289"/>
    <w:rsid w:val="00482A3C"/>
    <w:rsid w:val="00484F40"/>
    <w:rsid w:val="00490069"/>
    <w:rsid w:val="004948B2"/>
    <w:rsid w:val="004B29BB"/>
    <w:rsid w:val="004C54C8"/>
    <w:rsid w:val="004D39DA"/>
    <w:rsid w:val="004D46B1"/>
    <w:rsid w:val="004D63CD"/>
    <w:rsid w:val="004E0B18"/>
    <w:rsid w:val="004E24D5"/>
    <w:rsid w:val="004F0649"/>
    <w:rsid w:val="004F50F4"/>
    <w:rsid w:val="00502627"/>
    <w:rsid w:val="00503907"/>
    <w:rsid w:val="0052781F"/>
    <w:rsid w:val="00527ACF"/>
    <w:rsid w:val="00530469"/>
    <w:rsid w:val="00547E1A"/>
    <w:rsid w:val="0055769A"/>
    <w:rsid w:val="0056198B"/>
    <w:rsid w:val="0056567D"/>
    <w:rsid w:val="00571B50"/>
    <w:rsid w:val="00576715"/>
    <w:rsid w:val="00584858"/>
    <w:rsid w:val="005862EF"/>
    <w:rsid w:val="005863FF"/>
    <w:rsid w:val="00587D84"/>
    <w:rsid w:val="005910F6"/>
    <w:rsid w:val="00594470"/>
    <w:rsid w:val="005A1CB6"/>
    <w:rsid w:val="005B173D"/>
    <w:rsid w:val="005C32B4"/>
    <w:rsid w:val="005C3706"/>
    <w:rsid w:val="005D6DE4"/>
    <w:rsid w:val="005F4980"/>
    <w:rsid w:val="005F6E5C"/>
    <w:rsid w:val="0060453A"/>
    <w:rsid w:val="00613431"/>
    <w:rsid w:val="006369B5"/>
    <w:rsid w:val="00640DEE"/>
    <w:rsid w:val="00644289"/>
    <w:rsid w:val="00644721"/>
    <w:rsid w:val="0065066F"/>
    <w:rsid w:val="00654306"/>
    <w:rsid w:val="00657FAF"/>
    <w:rsid w:val="00663280"/>
    <w:rsid w:val="00667E31"/>
    <w:rsid w:val="00670678"/>
    <w:rsid w:val="00670F82"/>
    <w:rsid w:val="006850CD"/>
    <w:rsid w:val="00691ADC"/>
    <w:rsid w:val="00696C4E"/>
    <w:rsid w:val="006A2522"/>
    <w:rsid w:val="006A3229"/>
    <w:rsid w:val="006A4A4E"/>
    <w:rsid w:val="006A4E1A"/>
    <w:rsid w:val="006B27B4"/>
    <w:rsid w:val="006B59DB"/>
    <w:rsid w:val="006B693D"/>
    <w:rsid w:val="007078AE"/>
    <w:rsid w:val="00720E8F"/>
    <w:rsid w:val="00721BC9"/>
    <w:rsid w:val="00722652"/>
    <w:rsid w:val="00724B67"/>
    <w:rsid w:val="007364EB"/>
    <w:rsid w:val="00737063"/>
    <w:rsid w:val="0075086C"/>
    <w:rsid w:val="00751E7E"/>
    <w:rsid w:val="0076422F"/>
    <w:rsid w:val="00765990"/>
    <w:rsid w:val="007718F4"/>
    <w:rsid w:val="00786C9B"/>
    <w:rsid w:val="00795836"/>
    <w:rsid w:val="00797101"/>
    <w:rsid w:val="00797FAC"/>
    <w:rsid w:val="007A4009"/>
    <w:rsid w:val="007A518A"/>
    <w:rsid w:val="007A6F9B"/>
    <w:rsid w:val="007B3273"/>
    <w:rsid w:val="007C1924"/>
    <w:rsid w:val="007C31A1"/>
    <w:rsid w:val="007C57D2"/>
    <w:rsid w:val="007C6EFD"/>
    <w:rsid w:val="007C78B8"/>
    <w:rsid w:val="007E2295"/>
    <w:rsid w:val="00804BA0"/>
    <w:rsid w:val="00811AC8"/>
    <w:rsid w:val="008214A5"/>
    <w:rsid w:val="008245A8"/>
    <w:rsid w:val="0083083C"/>
    <w:rsid w:val="0083342D"/>
    <w:rsid w:val="00833B41"/>
    <w:rsid w:val="00835C78"/>
    <w:rsid w:val="008434E5"/>
    <w:rsid w:val="00846C52"/>
    <w:rsid w:val="00871D32"/>
    <w:rsid w:val="008839AB"/>
    <w:rsid w:val="008864BC"/>
    <w:rsid w:val="008A1728"/>
    <w:rsid w:val="008B4A4D"/>
    <w:rsid w:val="008B7A93"/>
    <w:rsid w:val="008C1DEF"/>
    <w:rsid w:val="008C3206"/>
    <w:rsid w:val="008D08A5"/>
    <w:rsid w:val="008E6A50"/>
    <w:rsid w:val="008F49DA"/>
    <w:rsid w:val="008F4A02"/>
    <w:rsid w:val="00904AF7"/>
    <w:rsid w:val="00907120"/>
    <w:rsid w:val="00913766"/>
    <w:rsid w:val="00921BEB"/>
    <w:rsid w:val="009278E4"/>
    <w:rsid w:val="009372C7"/>
    <w:rsid w:val="00940DFB"/>
    <w:rsid w:val="00942D5D"/>
    <w:rsid w:val="009541A9"/>
    <w:rsid w:val="00960812"/>
    <w:rsid w:val="00961F2F"/>
    <w:rsid w:val="0096282A"/>
    <w:rsid w:val="00964F85"/>
    <w:rsid w:val="00970660"/>
    <w:rsid w:val="0097420F"/>
    <w:rsid w:val="00974AAD"/>
    <w:rsid w:val="00993434"/>
    <w:rsid w:val="009A4A3D"/>
    <w:rsid w:val="009A5FBF"/>
    <w:rsid w:val="009B790A"/>
    <w:rsid w:val="009C1010"/>
    <w:rsid w:val="009C3F5D"/>
    <w:rsid w:val="009C70AB"/>
    <w:rsid w:val="009C72A1"/>
    <w:rsid w:val="009E2D13"/>
    <w:rsid w:val="009E61B7"/>
    <w:rsid w:val="00A072F3"/>
    <w:rsid w:val="00A25186"/>
    <w:rsid w:val="00A34215"/>
    <w:rsid w:val="00A35627"/>
    <w:rsid w:val="00A42EFA"/>
    <w:rsid w:val="00A50E50"/>
    <w:rsid w:val="00A63BF6"/>
    <w:rsid w:val="00A64D64"/>
    <w:rsid w:val="00A772B3"/>
    <w:rsid w:val="00A81F8E"/>
    <w:rsid w:val="00AA084B"/>
    <w:rsid w:val="00AC7AEA"/>
    <w:rsid w:val="00AE111D"/>
    <w:rsid w:val="00AE16D3"/>
    <w:rsid w:val="00AE2825"/>
    <w:rsid w:val="00AF0278"/>
    <w:rsid w:val="00AF04E9"/>
    <w:rsid w:val="00AF0926"/>
    <w:rsid w:val="00B12D31"/>
    <w:rsid w:val="00B14A68"/>
    <w:rsid w:val="00B22735"/>
    <w:rsid w:val="00B24F26"/>
    <w:rsid w:val="00B2647B"/>
    <w:rsid w:val="00B342AE"/>
    <w:rsid w:val="00B42EB6"/>
    <w:rsid w:val="00B438FB"/>
    <w:rsid w:val="00B47713"/>
    <w:rsid w:val="00B52B1F"/>
    <w:rsid w:val="00B54F32"/>
    <w:rsid w:val="00B55A1C"/>
    <w:rsid w:val="00B604A1"/>
    <w:rsid w:val="00B634B9"/>
    <w:rsid w:val="00B86D3E"/>
    <w:rsid w:val="00B93DAC"/>
    <w:rsid w:val="00B95C9D"/>
    <w:rsid w:val="00BB341F"/>
    <w:rsid w:val="00BB3694"/>
    <w:rsid w:val="00BC332A"/>
    <w:rsid w:val="00BC3BA8"/>
    <w:rsid w:val="00BF25D4"/>
    <w:rsid w:val="00C02D35"/>
    <w:rsid w:val="00C04730"/>
    <w:rsid w:val="00C05867"/>
    <w:rsid w:val="00C10F89"/>
    <w:rsid w:val="00C11887"/>
    <w:rsid w:val="00C11DCE"/>
    <w:rsid w:val="00C1563D"/>
    <w:rsid w:val="00C16EEC"/>
    <w:rsid w:val="00C22DC2"/>
    <w:rsid w:val="00C24FBF"/>
    <w:rsid w:val="00C2614D"/>
    <w:rsid w:val="00C27720"/>
    <w:rsid w:val="00C35BB4"/>
    <w:rsid w:val="00C37AB1"/>
    <w:rsid w:val="00C411BD"/>
    <w:rsid w:val="00C418A7"/>
    <w:rsid w:val="00C43D9D"/>
    <w:rsid w:val="00C50DF7"/>
    <w:rsid w:val="00C56537"/>
    <w:rsid w:val="00C70CD2"/>
    <w:rsid w:val="00C83645"/>
    <w:rsid w:val="00C920D1"/>
    <w:rsid w:val="00C954D0"/>
    <w:rsid w:val="00C964A7"/>
    <w:rsid w:val="00C965C1"/>
    <w:rsid w:val="00CB3F76"/>
    <w:rsid w:val="00CB4514"/>
    <w:rsid w:val="00CD2906"/>
    <w:rsid w:val="00CE226E"/>
    <w:rsid w:val="00CE4B68"/>
    <w:rsid w:val="00CF3291"/>
    <w:rsid w:val="00CF5A42"/>
    <w:rsid w:val="00D00C78"/>
    <w:rsid w:val="00D01F77"/>
    <w:rsid w:val="00D063C2"/>
    <w:rsid w:val="00D07B9A"/>
    <w:rsid w:val="00D14FE7"/>
    <w:rsid w:val="00D343B4"/>
    <w:rsid w:val="00D37A0B"/>
    <w:rsid w:val="00D6679E"/>
    <w:rsid w:val="00D71822"/>
    <w:rsid w:val="00D74F41"/>
    <w:rsid w:val="00D82623"/>
    <w:rsid w:val="00D863CF"/>
    <w:rsid w:val="00D91CCB"/>
    <w:rsid w:val="00D97706"/>
    <w:rsid w:val="00DA0887"/>
    <w:rsid w:val="00DA7CEA"/>
    <w:rsid w:val="00DC10D7"/>
    <w:rsid w:val="00DC1928"/>
    <w:rsid w:val="00DE2DAA"/>
    <w:rsid w:val="00DF2186"/>
    <w:rsid w:val="00DF65FD"/>
    <w:rsid w:val="00E01350"/>
    <w:rsid w:val="00E023C0"/>
    <w:rsid w:val="00E209EB"/>
    <w:rsid w:val="00E233E9"/>
    <w:rsid w:val="00E2509A"/>
    <w:rsid w:val="00E276C1"/>
    <w:rsid w:val="00E314F9"/>
    <w:rsid w:val="00E33072"/>
    <w:rsid w:val="00E455CF"/>
    <w:rsid w:val="00E45ADE"/>
    <w:rsid w:val="00E53410"/>
    <w:rsid w:val="00E55D04"/>
    <w:rsid w:val="00E56AB0"/>
    <w:rsid w:val="00E60AB6"/>
    <w:rsid w:val="00E631B8"/>
    <w:rsid w:val="00E65142"/>
    <w:rsid w:val="00E6754E"/>
    <w:rsid w:val="00E71CC6"/>
    <w:rsid w:val="00E81F2E"/>
    <w:rsid w:val="00E914BD"/>
    <w:rsid w:val="00E91D73"/>
    <w:rsid w:val="00E979A3"/>
    <w:rsid w:val="00EB5140"/>
    <w:rsid w:val="00EC5195"/>
    <w:rsid w:val="00EC683D"/>
    <w:rsid w:val="00EE380F"/>
    <w:rsid w:val="00EE4A84"/>
    <w:rsid w:val="00EE668E"/>
    <w:rsid w:val="00EF4095"/>
    <w:rsid w:val="00F0262B"/>
    <w:rsid w:val="00F0647D"/>
    <w:rsid w:val="00F13FA6"/>
    <w:rsid w:val="00F2555F"/>
    <w:rsid w:val="00F338A2"/>
    <w:rsid w:val="00F61BDF"/>
    <w:rsid w:val="00F64C0E"/>
    <w:rsid w:val="00F845BC"/>
    <w:rsid w:val="00F87386"/>
    <w:rsid w:val="00F909F3"/>
    <w:rsid w:val="00F94609"/>
    <w:rsid w:val="00F97940"/>
    <w:rsid w:val="00FA6A27"/>
    <w:rsid w:val="00FB57AE"/>
    <w:rsid w:val="00FC0E7D"/>
    <w:rsid w:val="00FC4230"/>
    <w:rsid w:val="00FD358A"/>
    <w:rsid w:val="00FE28E9"/>
    <w:rsid w:val="00FE6C4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4E4919BF"/>
  <w15:docId w15:val="{76D2845D-4242-49B0-8312-F74F63A62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563"/>
    <w:pPr>
      <w:overflowPunct w:val="0"/>
      <w:autoSpaceDE w:val="0"/>
      <w:autoSpaceDN w:val="0"/>
      <w:adjustRightInd w:val="0"/>
      <w:textAlignment w:val="baseline"/>
    </w:pPr>
    <w:rPr>
      <w:lang w:val="en-GB"/>
    </w:rPr>
  </w:style>
  <w:style w:type="paragraph" w:styleId="Overskrift1">
    <w:name w:val="heading 1"/>
    <w:basedOn w:val="Normal"/>
    <w:next w:val="Brdtekst"/>
    <w:qFormat/>
    <w:pPr>
      <w:keepNext/>
      <w:numPr>
        <w:numId w:val="1"/>
      </w:numPr>
      <w:overflowPunct/>
      <w:autoSpaceDE/>
      <w:autoSpaceDN/>
      <w:adjustRightInd/>
      <w:spacing w:before="180"/>
      <w:textAlignment w:val="auto"/>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unntekst">
    <w:name w:val="footer"/>
    <w:basedOn w:val="Normal"/>
    <w:rPr>
      <w:rFonts w:ascii="Arial" w:hAnsi="Arial"/>
      <w:b/>
      <w:noProof/>
      <w:sz w:val="22"/>
    </w:rPr>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rPr>
      <w:rFonts w:ascii="Arial" w:hAnsi="Arial"/>
      <w:b/>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customStyle="1" w:styleId="Brdtekstanummerert">
    <w:name w:val="Brødtekst a) nummerert"/>
    <w:basedOn w:val="Brdtekstpaaflgende"/>
    <w:pPr>
      <w:ind w:left="823" w:hanging="397"/>
    </w:pPr>
  </w:style>
  <w:style w:type="paragraph" w:styleId="Punktliste">
    <w:name w:val="List Bullet"/>
    <w:basedOn w:val="Normal"/>
    <w:pPr>
      <w:numPr>
        <w:numId w:val="2"/>
      </w:numPr>
      <w:tabs>
        <w:tab w:val="clear" w:pos="360"/>
      </w:tabs>
      <w:spacing w:before="20" w:after="40"/>
      <w:ind w:left="284" w:hanging="284"/>
    </w:pPr>
  </w:style>
  <w:style w:type="paragraph" w:customStyle="1" w:styleId="Brdtekstanummerert0">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3"/>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semiHidden/>
    <w:pPr>
      <w:tabs>
        <w:tab w:val="right" w:leader="dot" w:pos="9072"/>
      </w:tabs>
      <w:spacing w:before="40" w:after="60"/>
      <w:ind w:right="1134"/>
    </w:pPr>
    <w:rPr>
      <w:rFonts w:ascii="Arial" w:hAnsi="Arial"/>
      <w:b/>
    </w:rPr>
  </w:style>
  <w:style w:type="paragraph" w:styleId="INNH2">
    <w:name w:val="toc 2"/>
    <w:basedOn w:val="Normal"/>
    <w:next w:val="Normal"/>
    <w:semiHidden/>
    <w:pPr>
      <w:tabs>
        <w:tab w:val="right" w:leader="dot" w:pos="9072"/>
      </w:tabs>
      <w:spacing w:before="40"/>
      <w:ind w:left="284" w:right="1134"/>
    </w:pPr>
    <w:rPr>
      <w:rFonts w:ascii="Arial" w:hAnsi="Arial"/>
      <w:smallCaps/>
    </w:rPr>
  </w:style>
  <w:style w:type="paragraph" w:styleId="INNH3">
    <w:name w:val="toc 3"/>
    <w:basedOn w:val="Normal"/>
    <w:next w:val="Normal"/>
    <w:semiHidden/>
    <w:pPr>
      <w:tabs>
        <w:tab w:val="right" w:leader="dot" w:pos="9072"/>
      </w:tabs>
      <w:ind w:left="624" w:right="1134"/>
    </w:pPr>
    <w:rPr>
      <w:rFonts w:ascii="Arial" w:hAnsi="Arial"/>
    </w:rPr>
  </w:style>
  <w:style w:type="paragraph" w:styleId="Figurliste">
    <w:name w:val="table of figures"/>
    <w:basedOn w:val="Normal"/>
    <w:next w:val="Normal"/>
    <w:semiHidden/>
    <w:pPr>
      <w:tabs>
        <w:tab w:val="right" w:leader="dot" w:pos="8504"/>
      </w:tabs>
      <w:ind w:left="480" w:hanging="480"/>
    </w:pPr>
  </w:style>
  <w:style w:type="paragraph" w:styleId="INNH4">
    <w:name w:val="toc 4"/>
    <w:basedOn w:val="Normal"/>
    <w:next w:val="Normal"/>
    <w:semiHidden/>
    <w:pPr>
      <w:tabs>
        <w:tab w:val="right" w:leader="dot" w:pos="9072"/>
      </w:tabs>
      <w:ind w:left="851" w:right="1134"/>
    </w:pPr>
    <w:rPr>
      <w:rFonts w:ascii="Arial" w:hAnsi="Arial"/>
      <w:sz w:val="18"/>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character" w:styleId="Hyperkobling">
    <w:name w:val="Hyperlink"/>
    <w:rsid w:val="00BC332A"/>
    <w:rPr>
      <w:color w:val="0000FF"/>
      <w:u w:val="single"/>
    </w:rPr>
  </w:style>
  <w:style w:type="character" w:styleId="Fulgthyperkobling">
    <w:name w:val="FollowedHyperlink"/>
    <w:rsid w:val="00DA0887"/>
    <w:rPr>
      <w:color w:val="606420"/>
      <w:u w:val="single"/>
    </w:rPr>
  </w:style>
  <w:style w:type="paragraph" w:customStyle="1" w:styleId="Brdtekstpflgende">
    <w:name w:val="Brødtekst påfølgende"/>
    <w:basedOn w:val="Brdtekst"/>
    <w:rsid w:val="003A3FB1"/>
  </w:style>
  <w:style w:type="character" w:customStyle="1" w:styleId="BrdtekstTegn">
    <w:name w:val="Brødtekst Tegn"/>
    <w:link w:val="Brdtekst"/>
    <w:rsid w:val="003A3FB1"/>
    <w:rPr>
      <w:sz w:val="24"/>
      <w:lang w:val="nb-NO" w:eastAsia="nb-NO" w:bidi="ar-SA"/>
    </w:rPr>
  </w:style>
  <w:style w:type="paragraph" w:styleId="Bobletekst">
    <w:name w:val="Balloon Text"/>
    <w:basedOn w:val="Normal"/>
    <w:semiHidden/>
    <w:rsid w:val="003A3FB1"/>
    <w:rPr>
      <w:rFonts w:ascii="Tahoma" w:hAnsi="Tahoma" w:cs="Tahoma"/>
      <w:sz w:val="16"/>
      <w:szCs w:val="16"/>
    </w:rPr>
  </w:style>
  <w:style w:type="paragraph" w:customStyle="1" w:styleId="Brdtekstinnrykk31">
    <w:name w:val="Brødtekstinnrykk 31"/>
    <w:basedOn w:val="Normal"/>
    <w:rsid w:val="00907120"/>
    <w:pPr>
      <w:spacing w:line="240" w:lineRule="atLeast"/>
      <w:ind w:left="737" w:hanging="737"/>
      <w:jc w:val="both"/>
    </w:pPr>
    <w:rPr>
      <w:rFonts w:ascii="Arial" w:hAnsi="Arial"/>
    </w:rPr>
  </w:style>
  <w:style w:type="table" w:styleId="Tabellrutenett">
    <w:name w:val="Table Grid"/>
    <w:basedOn w:val="Vanligtabell"/>
    <w:rsid w:val="00F9460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dtekst21">
    <w:name w:val="Brødtekst 21"/>
    <w:basedOn w:val="Normal"/>
    <w:rsid w:val="00490069"/>
    <w:pPr>
      <w:ind w:left="720"/>
      <w:jc w:val="both"/>
    </w:pPr>
    <w:rPr>
      <w:rFonts w:ascii="Arial" w:hAnsi="Arial"/>
    </w:rPr>
  </w:style>
  <w:style w:type="paragraph" w:customStyle="1" w:styleId="Contractstyle">
    <w:name w:val="Contractstyle"/>
    <w:rsid w:val="0083083C"/>
    <w:pPr>
      <w:keepLines/>
      <w:tabs>
        <w:tab w:val="left" w:pos="720"/>
      </w:tabs>
      <w:spacing w:before="60" w:after="60"/>
      <w:ind w:left="720"/>
    </w:pPr>
    <w:rPr>
      <w:sz w:val="22"/>
    </w:rPr>
  </w:style>
  <w:style w:type="character" w:customStyle="1" w:styleId="TopptekstTegn">
    <w:name w:val="Topptekst Tegn"/>
    <w:basedOn w:val="Standardskriftforavsnitt"/>
    <w:link w:val="Topptekst"/>
    <w:rsid w:val="00036CFD"/>
    <w:rPr>
      <w:rFonts w:ascii="Arial" w:hAnsi="Arial"/>
      <w:b/>
      <w:sz w:val="22"/>
      <w:lang w:val="en-GB"/>
    </w:rPr>
  </w:style>
  <w:style w:type="paragraph" w:styleId="Listeavsnitt">
    <w:name w:val="List Paragraph"/>
    <w:basedOn w:val="Normal"/>
    <w:uiPriority w:val="34"/>
    <w:qFormat/>
    <w:rsid w:val="00EE668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val="nb-NO" w:eastAsia="en-US"/>
    </w:rPr>
  </w:style>
  <w:style w:type="paragraph" w:customStyle="1" w:styleId="Krav">
    <w:name w:val="Krav"/>
    <w:basedOn w:val="Brdtekst"/>
    <w:rsid w:val="00036825"/>
    <w:pPr>
      <w:numPr>
        <w:numId w:val="15"/>
      </w:numPr>
      <w:pBdr>
        <w:bottom w:val="dashed" w:sz="4" w:space="1" w:color="auto"/>
      </w:pBdr>
      <w:tabs>
        <w:tab w:val="left" w:pos="851"/>
      </w:tabs>
      <w:overflowPunct/>
      <w:autoSpaceDE/>
      <w:autoSpaceDN/>
      <w:adjustRightInd/>
      <w:textAlignment w:val="auto"/>
    </w:pPr>
    <w:rPr>
      <w:sz w:val="22"/>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09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filer\forsvarets%20malsystem\arbeidsgruppemaler\Arbeid\Tilpasset%20blankt%20ark%20St&#229;ende%20A4%20(nor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Forsvaret dokument for prosjekt" ma:contentTypeID="0x010100E04E9CB587854BDCB31D5A9387256C6300971271B03181CE468A6766F37E0292600058344E8713959E488C3442C7ADA007AB" ma:contentTypeVersion="7" ma:contentTypeDescription="Innholdstype for dokumenter med utvidet informasjon for Forsvaret." ma:contentTypeScope="" ma:versionID="cc76a79a294e16b0fcfeef21d3c5a94f">
  <xsd:schema xmlns:xsd="http://www.w3.org/2001/XMLSchema" xmlns:xs="http://www.w3.org/2001/XMLSchema" xmlns:p="http://schemas.microsoft.com/office/2006/metadata/properties" xmlns:ns2="fadb6295-80f7-4eef-bab5-44fb02ad0ea9" xmlns:ns3="e626b55f-7fc6-4cc3-a3c0-8e09790d216c" targetNamespace="http://schemas.microsoft.com/office/2006/metadata/properties" ma:root="true" ma:fieldsID="dd7db0201f493d750ec405524c3c3754" ns2:_="" ns3:_="">
    <xsd:import namespace="fadb6295-80f7-4eef-bab5-44fb02ad0ea9"/>
    <xsd:import namespace="e626b55f-7fc6-4cc3-a3c0-8e09790d216c"/>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3:j7f0be71f9974cb781e8cc4f29977abb" minOccurs="0"/>
                <xsd:element ref="ns3:TaxCatchAll" minOccurs="0"/>
                <xsd:element ref="ns3:TaxCatchAllLabel" minOccurs="0"/>
                <xsd:element ref="ns2:ForsvaretTeamsiteDocumentStatusField" minOccurs="0"/>
                <xsd:element ref="ns3:_dlc_DocId" minOccurs="0"/>
                <xsd:element ref="ns3:_dlc_DocIdUrl" minOccurs="0"/>
                <xsd:element ref="ns3:_dlc_DocIdPersistId" minOccurs="0"/>
                <xsd:element ref="ns2:Bibliote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db6295-80f7-4eef-bab5-44fb02ad0ea9"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orsvaretTeamsiteDocumentStatusField" ma:index="20" nillable="true" ma:displayName="Dokumentstatus" ma:default="Ikke startet" ma:description="Brukes til å vise status for ett dokument" ma:internalName="ForsvaretTeamsiteDocumentStatusField">
      <xsd:simpleType>
        <xsd:restriction base="dms:Choice">
          <xsd:enumeration value="Ikke startet"/>
          <xsd:enumeration value="Under arbeid"/>
          <xsd:enumeration value="Ferdig"/>
          <xsd:enumeration value="Godkjent"/>
          <xsd:enumeration value="Utdatert"/>
          <xsd:enumeration value="Skal arkiveres"/>
        </xsd:restriction>
      </xsd:simpleType>
    </xsd:element>
    <xsd:element name="Bibliotek" ma:index="24" nillable="true" ma:displayName="Bibliotek" ma:default="Møte" ma:internalName="Bibliotek">
      <xsd:complexType>
        <xsd:complexContent>
          <xsd:extension base="dms:MultiChoice">
            <xsd:sequence>
              <xsd:element name="Value" maxOccurs="unbounded" minOccurs="0" nillable="true">
                <xsd:simpleType>
                  <xsd:restriction base="dms:Choice">
                    <xsd:enumeration value="Møte"/>
                    <xsd:enumeration value="Presentasjon"/>
                    <xsd:enumeration value="Angi valg nr. 3"/>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26b55f-7fc6-4cc3-a3c0-8e09790d216c"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j7f0be71f9974cb781e8cc4f29977abb" ma:index="16" nillable="true" ma:taxonomy="true" ma:internalName="j7f0be71f9974cb781e8cc4f29977abb" ma:taxonomyFieldName="Prosjektfaser" ma:displayName="Prosjektfaser" ma:fieldId="{37f0be71-f997-4cb7-81e8-cc4f29977abb}" ma:taxonomyMulti="true" ma:sspId="9bc1ae65-7bad-4a1a-867d-1417b907e5da" ma:termSetId="79766650-336f-49ab-8f62-8b6d41aa8ced" ma:anchorId="00000000-0000-0000-0000-000000000000" ma:open="false" ma:isKeyword="false">
      <xsd:complexType>
        <xsd:sequence>
          <xsd:element ref="pc:Terms" minOccurs="0" maxOccurs="1"/>
        </xsd:sequence>
      </xsd:complexType>
    </xsd:element>
    <xsd:element name="TaxCatchAll" ma:index="17" nillable="true" ma:displayName="Global taksonomikolonne" ma:description="" ma:hidden="true" ma:list="{4011b8d6-e327-4703-acc3-d8f85be1a7c1}" ma:internalName="TaxCatchAll" ma:showField="CatchAllData" ma:web="e626b55f-7fc6-4cc3-a3c0-8e09790d216c">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Global taksonomikolonne1" ma:description="" ma:hidden="true" ma:list="{4011b8d6-e327-4703-acc3-d8f85be1a7c1}" ma:internalName="TaxCatchAllLabel" ma:readOnly="true" ma:showField="CatchAllDataLabel" ma:web="e626b55f-7fc6-4cc3-a3c0-8e09790d216c">
      <xsd:complexType>
        <xsd:complexContent>
          <xsd:extension base="dms:MultiChoiceLookup">
            <xsd:sequence>
              <xsd:element name="Value" type="dms:Lookup" maxOccurs="unbounded" minOccurs="0" nillable="true"/>
            </xsd:sequence>
          </xsd:extension>
        </xsd:complexContent>
      </xsd:complexType>
    </xsd:element>
    <xsd:element name="_dlc_DocId" ma:index="21" nillable="true" ma:displayName="Dokument-ID-verdi" ma:description="Verdien for dokument-IDen som er tilordnet elementet." ma:internalName="_dlc_DocId" ma:readOnly="true">
      <xsd:simpleType>
        <xsd:restriction base="dms:Text"/>
      </xsd:simpleType>
    </xsd:element>
    <xsd:element name="_dlc_DocIdUrl" ma:index="22"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orsvaretTeamsiteSubjectNoteField xmlns="fadb6295-80f7-4eef-bab5-44fb02ad0ea9">
      <Terms xmlns="http://schemas.microsoft.com/office/infopath/2007/PartnerControls">
        <TermInfo xmlns="http://schemas.microsoft.com/office/infopath/2007/PartnerControls">
          <TermName xmlns="http://schemas.microsoft.com/office/infopath/2007/PartnerControls">Prinsix</TermName>
          <TermId xmlns="http://schemas.microsoft.com/office/infopath/2007/PartnerControls">aeb68bd3-8ba6-4bf4-b82c-0c02e5af156c</TermId>
        </TermInfo>
      </Terms>
    </ForsvaretTeamsiteSubjectNoteField>
    <ForsvaretTeamsiteOrganizationNoteField xmlns="fadb6295-80f7-4eef-bab5-44fb02ad0ea9">
      <Terms xmlns="http://schemas.microsoft.com/office/infopath/2007/PartnerControls">
        <TermInfo xmlns="http://schemas.microsoft.com/office/infopath/2007/PartnerControls">
          <TermName xmlns="http://schemas.microsoft.com/office/infopath/2007/PartnerControls">Forsvarsmateriell Landkapasiteter</TermName>
          <TermId xmlns="http://schemas.microsoft.com/office/infopath/2007/PartnerControls">c7febad9-e38a-422c-a084-6e1b25ddd3b3</TermId>
        </TermInfo>
      </Terms>
    </ForsvaretTeamsiteOrganizationNoteField>
    <ForsvaretTeamsiteSecurityLevelNoteField xmlns="fadb6295-80f7-4eef-bab5-44fb02ad0ea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j7f0be71f9974cb781e8cc4f29977abb xmlns="e626b55f-7fc6-4cc3-a3c0-8e09790d216c">
      <Terms xmlns="http://schemas.microsoft.com/office/infopath/2007/PartnerControls"/>
    </j7f0be71f9974cb781e8cc4f29977abb>
    <_dlc_DocId xmlns="e626b55f-7fc6-4cc3-a3c0-8e09790d216c">MC2V5PP2JA5K-700619018-131</_dlc_DocId>
    <TaxCatchAll xmlns="e626b55f-7fc6-4cc3-a3c0-8e09790d216c">
      <Value>41</Value>
      <Value>40</Value>
      <Value>44</Value>
    </TaxCatchAll>
    <_dlc_DocIdUrl xmlns="e626b55f-7fc6-4cc3-a3c0-8e09790d216c">
      <Url>http://rom.mil.no/sites/p2584---tung-taktisk-bro/_layouts/15/DocIdRedir.aspx?ID=MC2V5PP2JA5K-700619018-131</Url>
      <Description>MC2V5PP2JA5K-700619018-131</Description>
    </_dlc_DocIdUrl>
    <Bibliotek xmlns="fadb6295-80f7-4eef-bab5-44fb02ad0ea9">
      <Value>Møte</Value>
    </Bibliotek>
    <TaxKeywordTaxHTField xmlns="e626b55f-7fc6-4cc3-a3c0-8e09790d216c">
      <Terms xmlns="http://schemas.microsoft.com/office/infopath/2007/PartnerControls"/>
    </TaxKeywordTaxHTField>
    <ForsvaretTeamsiteDocumentStatusField xmlns="fadb6295-80f7-4eef-bab5-44fb02ad0ea9">Ikke startet</ForsvaretTeamsiteDocumentStatusFiel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E899A-9BE2-4538-94E5-196D5FEE15A6}">
  <ds:schemaRefs>
    <ds:schemaRef ds:uri="http://schemas.microsoft.com/sharepoint/v3/contenttype/forms"/>
  </ds:schemaRefs>
</ds:datastoreItem>
</file>

<file path=customXml/itemProps2.xml><?xml version="1.0" encoding="utf-8"?>
<ds:datastoreItem xmlns:ds="http://schemas.openxmlformats.org/officeDocument/2006/customXml" ds:itemID="{A419CED8-167A-4E96-A95F-84690F6DE096}">
  <ds:schemaRefs>
    <ds:schemaRef ds:uri="http://schemas.microsoft.com/sharepoint/events"/>
  </ds:schemaRefs>
</ds:datastoreItem>
</file>

<file path=customXml/itemProps3.xml><?xml version="1.0" encoding="utf-8"?>
<ds:datastoreItem xmlns:ds="http://schemas.openxmlformats.org/officeDocument/2006/customXml" ds:itemID="{803728F9-9637-497C-BB3C-7A357CEB7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db6295-80f7-4eef-bab5-44fb02ad0ea9"/>
    <ds:schemaRef ds:uri="e626b55f-7fc6-4cc3-a3c0-8e09790d21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F8F332-E2C9-4365-8B68-D3A1733F4935}">
  <ds:schemaRefs>
    <ds:schemaRef ds:uri="http://purl.org/dc/elements/1.1/"/>
    <ds:schemaRef ds:uri="http://schemas.microsoft.com/office/2006/metadata/properties"/>
    <ds:schemaRef ds:uri="e626b55f-7fc6-4cc3-a3c0-8e09790d216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db6295-80f7-4eef-bab5-44fb02ad0ea9"/>
    <ds:schemaRef ds:uri="http://www.w3.org/XML/1998/namespace"/>
    <ds:schemaRef ds:uri="http://purl.org/dc/dcmitype/"/>
  </ds:schemaRefs>
</ds:datastoreItem>
</file>

<file path=customXml/itemProps5.xml><?xml version="1.0" encoding="utf-8"?>
<ds:datastoreItem xmlns:ds="http://schemas.openxmlformats.org/officeDocument/2006/customXml" ds:itemID="{756A5450-DBCA-4F70-94D8-25F599C94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Tilpasset blankt ark Stående A4 (norsk)</Template>
  <TotalTime>85</TotalTime>
  <Pages>9</Pages>
  <Words>2330</Words>
  <Characters>12351</Characters>
  <Application>Microsoft Office Word</Application>
  <DocSecurity>0</DocSecurity>
  <Lines>102</Lines>
  <Paragraphs>29</Paragraphs>
  <ScaleCrop>false</ScaleCrop>
  <HeadingPairs>
    <vt:vector size="2" baseType="variant">
      <vt:variant>
        <vt:lpstr>Tittel</vt:lpstr>
      </vt:variant>
      <vt:variant>
        <vt:i4>1</vt:i4>
      </vt:variant>
    </vt:vector>
  </HeadingPairs>
  <TitlesOfParts>
    <vt:vector size="1" baseType="lpstr">
      <vt:lpstr>Quality Questionaire</vt:lpstr>
    </vt:vector>
  </TitlesOfParts>
  <Company>Forsvaret</Company>
  <LinksUpToDate>false</LinksUpToDate>
  <CharactersWithSpaces>14652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Questionaire</dc:title>
  <dc:subject>Quality</dc:subject>
  <dc:creator>Murray, Robert Michael</dc:creator>
  <cp:lastModifiedBy>Sæther, Carsten Andreas</cp:lastModifiedBy>
  <cp:revision>11</cp:revision>
  <cp:lastPrinted>2019-12-06T11:47:00Z</cp:lastPrinted>
  <dcterms:created xsi:type="dcterms:W3CDTF">2019-10-31T11:56:00Z</dcterms:created>
  <dcterms:modified xsi:type="dcterms:W3CDTF">2019-12-06T12:41:00Z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0x010100E04E9CB587854BDCB31D5A9387256C6300971271B03181CE468A6766F37E0292600058344E8713959E488C3442C7ADA007AB</vt:lpwstr>
  </property>
  <property fmtid="{D5CDD505-2E9C-101B-9397-08002B2CF9AE}" pid="4" name="Prosjektfaser">
    <vt:lpwstr/>
  </property>
  <property fmtid="{D5CDD505-2E9C-101B-9397-08002B2CF9AE}" pid="5" name="ForsvaretTeamsiteOrganization">
    <vt:lpwstr>40;#Forsvarsmateriell Landkapasiteter|c7febad9-e38a-422c-a084-6e1b25ddd3b3</vt:lpwstr>
  </property>
  <property fmtid="{D5CDD505-2E9C-101B-9397-08002B2CF9AE}" pid="6" name="ForsvaretTeamsiteSubject">
    <vt:lpwstr>41;#Prinsix|aeb68bd3-8ba6-4bf4-b82c-0c02e5af156c</vt:lpwstr>
  </property>
  <property fmtid="{D5CDD505-2E9C-101B-9397-08002B2CF9AE}" pid="7" name="ForsvaretTeamsiteSecurityLevel">
    <vt:lpwstr>44;#UGRADERT|d00673f2-4025-410d-80f3-e4b359da56af</vt:lpwstr>
  </property>
  <property fmtid="{D5CDD505-2E9C-101B-9397-08002B2CF9AE}" pid="8" name="_dlc_DocIdItemGuid">
    <vt:lpwstr>af491bf7-2d9e-40f3-91a2-d7a32943d9dd</vt:lpwstr>
  </property>
</Properties>
</file>